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C97" w:rsidRDefault="00DD4C97" w:rsidP="0039249F">
      <w:pPr>
        <w:tabs>
          <w:tab w:val="left" w:pos="283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</w:t>
      </w:r>
    </w:p>
    <w:p w:rsidR="00DD4C97" w:rsidRPr="007F2C17" w:rsidRDefault="00DD4C97" w:rsidP="0039249F">
      <w:pPr>
        <w:tabs>
          <w:tab w:val="left" w:pos="2835"/>
        </w:tabs>
        <w:jc w:val="center"/>
        <w:rPr>
          <w:b/>
          <w:sz w:val="28"/>
          <w:szCs w:val="28"/>
        </w:rPr>
      </w:pPr>
      <w:r w:rsidRPr="007F2C17">
        <w:rPr>
          <w:b/>
          <w:sz w:val="28"/>
          <w:szCs w:val="28"/>
        </w:rPr>
        <w:t>РОССИЙСКАЯ  ФЕДЕРАЦИЯ</w:t>
      </w:r>
    </w:p>
    <w:p w:rsidR="00DD4C97" w:rsidRPr="007F2C17" w:rsidRDefault="00DD4C97" w:rsidP="00A63422">
      <w:pPr>
        <w:tabs>
          <w:tab w:val="left" w:pos="2835"/>
        </w:tabs>
        <w:jc w:val="center"/>
        <w:rPr>
          <w:b/>
          <w:sz w:val="28"/>
          <w:szCs w:val="28"/>
        </w:rPr>
      </w:pPr>
      <w:r w:rsidRPr="007F2C17">
        <w:rPr>
          <w:b/>
          <w:sz w:val="28"/>
          <w:szCs w:val="28"/>
        </w:rPr>
        <w:t>БРЯНСКАЯ ОБЛАСТЬ</w:t>
      </w:r>
    </w:p>
    <w:p w:rsidR="00DD4C97" w:rsidRPr="007F2C17" w:rsidRDefault="00DD4C97" w:rsidP="00A63422">
      <w:pPr>
        <w:tabs>
          <w:tab w:val="left" w:pos="2835"/>
        </w:tabs>
        <w:jc w:val="center"/>
        <w:rPr>
          <w:b/>
          <w:sz w:val="28"/>
          <w:szCs w:val="28"/>
        </w:rPr>
      </w:pPr>
      <w:r w:rsidRPr="007F2C17">
        <w:rPr>
          <w:b/>
          <w:sz w:val="28"/>
          <w:szCs w:val="28"/>
        </w:rPr>
        <w:t>МГЛИНСКИЙ  РАЙОН</w:t>
      </w:r>
    </w:p>
    <w:p w:rsidR="00DD4C97" w:rsidRPr="007F2C17" w:rsidRDefault="00DD4C97" w:rsidP="00A63422">
      <w:pPr>
        <w:tabs>
          <w:tab w:val="left" w:pos="283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ВЕЛЬЖИЧ</w:t>
      </w:r>
      <w:r w:rsidRPr="007F2C17">
        <w:rPr>
          <w:b/>
          <w:sz w:val="28"/>
          <w:szCs w:val="28"/>
        </w:rPr>
        <w:t>СКОЕ  СЕЛЬСКОЕ  ПОСЕЛЕНИЕ</w:t>
      </w:r>
    </w:p>
    <w:p w:rsidR="00DD4C97" w:rsidRPr="000B798B" w:rsidRDefault="00DD4C97" w:rsidP="000B798B">
      <w:pPr>
        <w:pBdr>
          <w:bottom w:val="single" w:sz="4" w:space="1" w:color="auto"/>
        </w:pBdr>
        <w:tabs>
          <w:tab w:val="left" w:pos="283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ВЕЛЬЖИЧ</w:t>
      </w:r>
      <w:r w:rsidRPr="007F2C17">
        <w:rPr>
          <w:b/>
          <w:sz w:val="28"/>
          <w:szCs w:val="28"/>
        </w:rPr>
        <w:t>СКИЙ СЕЛЬСКИЙ СОВЕТ НАРОДНЫХ ДЕПУТАТОВ</w:t>
      </w:r>
    </w:p>
    <w:p w:rsidR="00DD4C97" w:rsidRDefault="00DD4C97" w:rsidP="00A63422">
      <w:pPr>
        <w:tabs>
          <w:tab w:val="left" w:pos="2835"/>
        </w:tabs>
        <w:jc w:val="center"/>
        <w:rPr>
          <w:b/>
          <w:sz w:val="28"/>
          <w:szCs w:val="28"/>
        </w:rPr>
      </w:pPr>
    </w:p>
    <w:p w:rsidR="00DD4C97" w:rsidRPr="00C1625F" w:rsidRDefault="00DD4C97" w:rsidP="00A63422">
      <w:pPr>
        <w:tabs>
          <w:tab w:val="left" w:pos="2835"/>
        </w:tabs>
        <w:jc w:val="center"/>
        <w:rPr>
          <w:b/>
        </w:rPr>
      </w:pPr>
      <w:r>
        <w:rPr>
          <w:b/>
          <w:sz w:val="28"/>
          <w:szCs w:val="28"/>
        </w:rPr>
        <w:t xml:space="preserve">Р </w:t>
      </w:r>
      <w:r w:rsidRPr="00C1625F">
        <w:rPr>
          <w:b/>
          <w:sz w:val="28"/>
          <w:szCs w:val="28"/>
        </w:rPr>
        <w:t>Е Ш Е Н  И  Е</w:t>
      </w:r>
    </w:p>
    <w:p w:rsidR="00DD4C97" w:rsidRPr="00DA12F7" w:rsidRDefault="00DD4C97" w:rsidP="00951846">
      <w:pPr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От 17.12.2018</w:t>
      </w:r>
      <w:r w:rsidRPr="00951846">
        <w:rPr>
          <w:b/>
          <w:sz w:val="28"/>
          <w:szCs w:val="28"/>
        </w:rPr>
        <w:t>г.</w:t>
      </w:r>
      <w:r>
        <w:rPr>
          <w:b/>
          <w:sz w:val="28"/>
          <w:szCs w:val="28"/>
        </w:rPr>
        <w:t xml:space="preserve"> </w:t>
      </w:r>
      <w:r w:rsidRPr="00951846">
        <w:rPr>
          <w:b/>
          <w:sz w:val="28"/>
          <w:szCs w:val="28"/>
        </w:rPr>
        <w:t xml:space="preserve">№ </w:t>
      </w:r>
      <w:r>
        <w:rPr>
          <w:b/>
          <w:sz w:val="28"/>
          <w:szCs w:val="28"/>
        </w:rPr>
        <w:t>3-</w:t>
      </w:r>
      <w:r w:rsidRPr="00265222">
        <w:rPr>
          <w:b/>
          <w:color w:val="FF0000"/>
          <w:sz w:val="28"/>
          <w:szCs w:val="28"/>
        </w:rPr>
        <w:t>158</w:t>
      </w:r>
    </w:p>
    <w:p w:rsidR="00DD4C97" w:rsidRPr="00951846" w:rsidRDefault="00DD4C97" w:rsidP="00951846">
      <w:pPr>
        <w:rPr>
          <w:b/>
          <w:sz w:val="28"/>
          <w:szCs w:val="28"/>
        </w:rPr>
      </w:pPr>
      <w:r>
        <w:rPr>
          <w:b/>
          <w:sz w:val="28"/>
          <w:szCs w:val="28"/>
        </w:rPr>
        <w:t>с.Вельжичи</w:t>
      </w:r>
    </w:p>
    <w:p w:rsidR="00DD4C97" w:rsidRPr="0090293F" w:rsidRDefault="00DD4C97" w:rsidP="00951846">
      <w:pPr>
        <w:rPr>
          <w:b/>
        </w:rPr>
      </w:pPr>
    </w:p>
    <w:p w:rsidR="00DD4C97" w:rsidRPr="006003A3" w:rsidRDefault="00DD4C97" w:rsidP="00741A06">
      <w:pPr>
        <w:tabs>
          <w:tab w:val="left" w:pos="4678"/>
          <w:tab w:val="left" w:pos="4820"/>
          <w:tab w:val="left" w:pos="4860"/>
        </w:tabs>
        <w:ind w:right="4675"/>
        <w:jc w:val="both"/>
        <w:outlineLvl w:val="0"/>
        <w:rPr>
          <w:b/>
          <w:sz w:val="28"/>
          <w:szCs w:val="28"/>
        </w:rPr>
      </w:pPr>
      <w:r w:rsidRPr="00951846">
        <w:rPr>
          <w:b/>
          <w:sz w:val="28"/>
          <w:szCs w:val="28"/>
        </w:rPr>
        <w:t>О внесении изменений в решение</w:t>
      </w:r>
      <w:r>
        <w:rPr>
          <w:b/>
          <w:sz w:val="28"/>
          <w:szCs w:val="28"/>
        </w:rPr>
        <w:t xml:space="preserve"> от 27</w:t>
      </w:r>
      <w:r w:rsidRPr="00F52930">
        <w:rPr>
          <w:b/>
          <w:sz w:val="28"/>
          <w:szCs w:val="28"/>
        </w:rPr>
        <w:t>.12.201</w:t>
      </w:r>
      <w:r>
        <w:rPr>
          <w:b/>
          <w:sz w:val="28"/>
          <w:szCs w:val="28"/>
        </w:rPr>
        <w:t>7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года № 3-126 «О бюджете муниципального образования «Вельжичское сельское поселение Мглинского района, Брянской области»</w:t>
      </w:r>
      <w:r w:rsidRPr="006003A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на 2018 год и на плановый период 2019</w:t>
      </w:r>
      <w:r w:rsidRPr="006003A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и 2020</w:t>
      </w:r>
      <w:r w:rsidRPr="006003A3">
        <w:rPr>
          <w:b/>
          <w:sz w:val="28"/>
          <w:szCs w:val="28"/>
        </w:rPr>
        <w:t xml:space="preserve"> годов» </w:t>
      </w:r>
    </w:p>
    <w:p w:rsidR="00DD4C97" w:rsidRPr="001332D0" w:rsidRDefault="00DD4C97" w:rsidP="00951846"/>
    <w:p w:rsidR="00DD4C97" w:rsidRDefault="00DD4C97" w:rsidP="00951846">
      <w:pPr>
        <w:jc w:val="both"/>
        <w:rPr>
          <w:sz w:val="28"/>
          <w:szCs w:val="28"/>
        </w:rPr>
      </w:pPr>
      <w:r w:rsidRPr="00951846">
        <w:rPr>
          <w:sz w:val="28"/>
          <w:szCs w:val="28"/>
        </w:rPr>
        <w:t xml:space="preserve">            Рассмотрев проект решения о внесении изменений в решение от </w:t>
      </w:r>
      <w:r>
        <w:rPr>
          <w:sz w:val="28"/>
          <w:szCs w:val="28"/>
        </w:rPr>
        <w:t>27.12.2017</w:t>
      </w:r>
      <w:r w:rsidRPr="006113DC">
        <w:rPr>
          <w:sz w:val="28"/>
          <w:szCs w:val="28"/>
        </w:rPr>
        <w:t xml:space="preserve"> </w:t>
      </w:r>
      <w:r>
        <w:rPr>
          <w:sz w:val="28"/>
          <w:szCs w:val="28"/>
        </w:rPr>
        <w:t>года № 3-126</w:t>
      </w:r>
      <w:r w:rsidRPr="00F52930">
        <w:rPr>
          <w:sz w:val="28"/>
          <w:szCs w:val="28"/>
        </w:rPr>
        <w:t xml:space="preserve"> </w:t>
      </w:r>
      <w:r w:rsidRPr="00951846">
        <w:rPr>
          <w:sz w:val="28"/>
          <w:szCs w:val="28"/>
        </w:rPr>
        <w:t>«О бюджете</w:t>
      </w:r>
      <w:r>
        <w:rPr>
          <w:sz w:val="28"/>
          <w:szCs w:val="28"/>
        </w:rPr>
        <w:t xml:space="preserve"> муниципального образования</w:t>
      </w:r>
      <w:r w:rsidRPr="00951846">
        <w:rPr>
          <w:sz w:val="28"/>
          <w:szCs w:val="28"/>
        </w:rPr>
        <w:t xml:space="preserve"> </w:t>
      </w:r>
      <w:r>
        <w:rPr>
          <w:sz w:val="28"/>
          <w:szCs w:val="28"/>
        </w:rPr>
        <w:t>«Вельжичское сельское поселение Мглинского района, Брянской области»</w:t>
      </w:r>
      <w:r w:rsidRPr="00951846">
        <w:rPr>
          <w:sz w:val="28"/>
          <w:szCs w:val="28"/>
        </w:rPr>
        <w:t xml:space="preserve"> на 201</w:t>
      </w:r>
      <w:r>
        <w:rPr>
          <w:sz w:val="28"/>
          <w:szCs w:val="28"/>
        </w:rPr>
        <w:t>8</w:t>
      </w:r>
      <w:r w:rsidRPr="00951846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на плановый период 2019 и 2020 годов</w:t>
      </w:r>
      <w:r w:rsidRPr="00951846">
        <w:rPr>
          <w:sz w:val="28"/>
          <w:szCs w:val="28"/>
        </w:rPr>
        <w:t xml:space="preserve">» </w:t>
      </w:r>
    </w:p>
    <w:p w:rsidR="00DD4C97" w:rsidRPr="0039249F" w:rsidRDefault="00DD4C97" w:rsidP="0039249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Вельжич</w:t>
      </w:r>
      <w:r w:rsidRPr="00951846">
        <w:rPr>
          <w:sz w:val="28"/>
          <w:szCs w:val="28"/>
        </w:rPr>
        <w:t>ский сельский Совет народных депутатов</w:t>
      </w:r>
    </w:p>
    <w:p w:rsidR="00DD4C97" w:rsidRDefault="00DD4C97" w:rsidP="00951846">
      <w:pPr>
        <w:ind w:firstLine="708"/>
        <w:jc w:val="both"/>
        <w:outlineLvl w:val="0"/>
        <w:rPr>
          <w:b/>
          <w:sz w:val="28"/>
          <w:szCs w:val="28"/>
        </w:rPr>
      </w:pPr>
      <w:r w:rsidRPr="00951846">
        <w:rPr>
          <w:b/>
          <w:sz w:val="28"/>
          <w:szCs w:val="28"/>
        </w:rPr>
        <w:t xml:space="preserve"> РЕШИЛ:</w:t>
      </w:r>
    </w:p>
    <w:p w:rsidR="00DD4C97" w:rsidRPr="0039249F" w:rsidRDefault="00DD4C97" w:rsidP="0039249F">
      <w:pPr>
        <w:ind w:firstLine="720"/>
        <w:jc w:val="both"/>
        <w:outlineLvl w:val="0"/>
        <w:rPr>
          <w:b/>
          <w:sz w:val="28"/>
          <w:szCs w:val="28"/>
        </w:rPr>
      </w:pPr>
      <w:r w:rsidRPr="00951846">
        <w:rPr>
          <w:sz w:val="28"/>
          <w:szCs w:val="28"/>
        </w:rPr>
        <w:t>1</w:t>
      </w:r>
      <w:r w:rsidRPr="00367FF9">
        <w:rPr>
          <w:color w:val="FF0000"/>
          <w:sz w:val="28"/>
          <w:szCs w:val="28"/>
        </w:rPr>
        <w:t>.</w:t>
      </w:r>
      <w:r w:rsidRPr="00061400">
        <w:rPr>
          <w:color w:val="000000"/>
          <w:sz w:val="28"/>
          <w:szCs w:val="28"/>
        </w:rPr>
        <w:t>Внести в решение от 27.12.2017 года № 3</w:t>
      </w:r>
      <w:r>
        <w:rPr>
          <w:color w:val="000000"/>
          <w:sz w:val="28"/>
          <w:szCs w:val="28"/>
        </w:rPr>
        <w:t>-126</w:t>
      </w:r>
      <w:r w:rsidRPr="00061400">
        <w:rPr>
          <w:b/>
          <w:color w:val="000000"/>
          <w:sz w:val="28"/>
          <w:szCs w:val="28"/>
        </w:rPr>
        <w:t xml:space="preserve"> </w:t>
      </w:r>
      <w:r w:rsidRPr="00061400">
        <w:rPr>
          <w:color w:val="000000"/>
          <w:sz w:val="28"/>
          <w:szCs w:val="28"/>
        </w:rPr>
        <w:t>«О бюджете муниципального образования «</w:t>
      </w:r>
      <w:r>
        <w:rPr>
          <w:sz w:val="28"/>
          <w:szCs w:val="28"/>
        </w:rPr>
        <w:t>Вельжичское</w:t>
      </w:r>
      <w:r w:rsidRPr="00061400">
        <w:rPr>
          <w:color w:val="000000"/>
          <w:sz w:val="28"/>
          <w:szCs w:val="28"/>
        </w:rPr>
        <w:t xml:space="preserve"> сельское поселение</w:t>
      </w:r>
      <w:r>
        <w:rPr>
          <w:color w:val="000000"/>
          <w:sz w:val="28"/>
          <w:szCs w:val="28"/>
        </w:rPr>
        <w:t>,</w:t>
      </w:r>
      <w:r w:rsidRPr="00061400">
        <w:rPr>
          <w:color w:val="000000"/>
          <w:sz w:val="28"/>
          <w:szCs w:val="28"/>
        </w:rPr>
        <w:t xml:space="preserve"> Мглинского района, Брянской области»  на 2018 год и на плановый период 2019 и 2020 годов»</w:t>
      </w:r>
      <w:r>
        <w:rPr>
          <w:color w:val="000000"/>
          <w:sz w:val="28"/>
          <w:szCs w:val="28"/>
        </w:rPr>
        <w:t xml:space="preserve"> (в редакции решений 17.01.2018 года № 3-128; от 29.01.2018 года      № 3-129; от 21.02</w:t>
      </w:r>
      <w:r w:rsidRPr="00061400">
        <w:rPr>
          <w:color w:val="000000"/>
          <w:sz w:val="28"/>
          <w:szCs w:val="28"/>
        </w:rPr>
        <w:t>.2018 года №</w:t>
      </w:r>
      <w:r>
        <w:rPr>
          <w:color w:val="000000"/>
          <w:sz w:val="28"/>
          <w:szCs w:val="28"/>
        </w:rPr>
        <w:t xml:space="preserve"> 3-131; от 28.02.02.2018 года № 3-</w:t>
      </w:r>
      <w:r w:rsidRPr="00061400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>34;от29.05.2018 года.№3-140;от 16.08.2018года.№ 3-147; от 31.10.2018 года №3-152</w:t>
      </w:r>
      <w:r>
        <w:rPr>
          <w:b/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951846">
        <w:rPr>
          <w:sz w:val="28"/>
          <w:szCs w:val="28"/>
        </w:rPr>
        <w:t xml:space="preserve"> следующие изменения:</w:t>
      </w:r>
    </w:p>
    <w:p w:rsidR="00DD4C97" w:rsidRPr="00DA2471" w:rsidRDefault="00DD4C97" w:rsidP="00DA2471">
      <w:pPr>
        <w:ind w:firstLine="720"/>
        <w:jc w:val="both"/>
        <w:outlineLvl w:val="0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1.1 В </w:t>
      </w:r>
      <w:r w:rsidRPr="00951846">
        <w:rPr>
          <w:sz w:val="28"/>
          <w:szCs w:val="28"/>
        </w:rPr>
        <w:t>пункте 1 по доходам вместо цифр «</w:t>
      </w:r>
      <w:r>
        <w:rPr>
          <w:sz w:val="28"/>
          <w:szCs w:val="28"/>
        </w:rPr>
        <w:t>1017146,00</w:t>
      </w:r>
      <w:r w:rsidRPr="00951846">
        <w:rPr>
          <w:sz w:val="28"/>
          <w:szCs w:val="28"/>
        </w:rPr>
        <w:t>» записать «</w:t>
      </w:r>
      <w:r>
        <w:rPr>
          <w:sz w:val="28"/>
          <w:szCs w:val="28"/>
        </w:rPr>
        <w:t>1039826,00</w:t>
      </w:r>
      <w:r w:rsidRPr="00951846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Pr="00951846">
        <w:rPr>
          <w:sz w:val="28"/>
          <w:szCs w:val="28"/>
        </w:rPr>
        <w:t>по расходам вместо цифр «</w:t>
      </w:r>
      <w:r>
        <w:rPr>
          <w:color w:val="000000"/>
          <w:sz w:val="28"/>
          <w:szCs w:val="28"/>
        </w:rPr>
        <w:t>1124906,00</w:t>
      </w:r>
      <w:r w:rsidRPr="00951846">
        <w:rPr>
          <w:sz w:val="28"/>
          <w:szCs w:val="28"/>
        </w:rPr>
        <w:t>» записать «</w:t>
      </w:r>
      <w:r>
        <w:rPr>
          <w:color w:val="000000"/>
          <w:sz w:val="28"/>
          <w:szCs w:val="28"/>
        </w:rPr>
        <w:t>1147586,00</w:t>
      </w:r>
      <w:r w:rsidRPr="00ED1E94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>.</w:t>
      </w:r>
    </w:p>
    <w:p w:rsidR="00DD4C97" w:rsidRDefault="00DD4C97" w:rsidP="00DA2471">
      <w:pPr>
        <w:ind w:firstLine="709"/>
        <w:jc w:val="both"/>
        <w:rPr>
          <w:sz w:val="28"/>
          <w:szCs w:val="28"/>
        </w:rPr>
      </w:pPr>
      <w:r w:rsidRPr="00951846">
        <w:rPr>
          <w:sz w:val="28"/>
          <w:szCs w:val="28"/>
        </w:rPr>
        <w:t>1.</w:t>
      </w:r>
      <w:r>
        <w:rPr>
          <w:sz w:val="28"/>
          <w:szCs w:val="28"/>
        </w:rPr>
        <w:t xml:space="preserve">2 </w:t>
      </w:r>
      <w:r w:rsidRPr="00951846">
        <w:rPr>
          <w:sz w:val="28"/>
          <w:szCs w:val="28"/>
        </w:rPr>
        <w:t xml:space="preserve">В пункте </w:t>
      </w:r>
      <w:r>
        <w:rPr>
          <w:sz w:val="28"/>
          <w:szCs w:val="28"/>
        </w:rPr>
        <w:t xml:space="preserve">3 </w:t>
      </w:r>
      <w:r w:rsidRPr="00951846">
        <w:rPr>
          <w:sz w:val="28"/>
          <w:szCs w:val="28"/>
        </w:rPr>
        <w:t xml:space="preserve">приложение </w:t>
      </w:r>
      <w:r w:rsidRPr="009A4762">
        <w:rPr>
          <w:color w:val="000000"/>
          <w:sz w:val="28"/>
          <w:szCs w:val="28"/>
        </w:rPr>
        <w:t>1</w:t>
      </w:r>
      <w:r w:rsidRPr="00951846">
        <w:rPr>
          <w:sz w:val="28"/>
          <w:szCs w:val="28"/>
        </w:rPr>
        <w:t xml:space="preserve"> «Прогнозируемые доходы бюджета </w:t>
      </w:r>
      <w:r w:rsidRPr="000B798B">
        <w:rPr>
          <w:sz w:val="28"/>
          <w:szCs w:val="28"/>
        </w:rPr>
        <w:t>муниципального образования «</w:t>
      </w:r>
      <w:r>
        <w:rPr>
          <w:sz w:val="28"/>
          <w:szCs w:val="28"/>
        </w:rPr>
        <w:t>Вельжичское</w:t>
      </w:r>
      <w:r w:rsidRPr="000B798B">
        <w:rPr>
          <w:sz w:val="28"/>
          <w:szCs w:val="28"/>
        </w:rPr>
        <w:t xml:space="preserve"> сельское поселение Мглинского района, Брянской области </w:t>
      </w:r>
      <w:r w:rsidRPr="00951846">
        <w:rPr>
          <w:sz w:val="28"/>
          <w:szCs w:val="28"/>
        </w:rPr>
        <w:t>на 201</w:t>
      </w:r>
      <w:r>
        <w:rPr>
          <w:sz w:val="28"/>
          <w:szCs w:val="28"/>
        </w:rPr>
        <w:t>8</w:t>
      </w:r>
      <w:r w:rsidRPr="00951846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плановый период 2019 и 2020 годов</w:t>
      </w:r>
      <w:r w:rsidRPr="00951846">
        <w:rPr>
          <w:sz w:val="28"/>
          <w:szCs w:val="28"/>
        </w:rPr>
        <w:t>» изложить в новой редакции (приложение 1)</w:t>
      </w:r>
      <w:r>
        <w:rPr>
          <w:sz w:val="28"/>
          <w:szCs w:val="28"/>
        </w:rPr>
        <w:t>;</w:t>
      </w:r>
    </w:p>
    <w:p w:rsidR="00DD4C97" w:rsidRDefault="00DD4C97" w:rsidP="00DB57A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 Внести изменение в приложение </w:t>
      </w:r>
      <w:r w:rsidRPr="00AF3CE6">
        <w:rPr>
          <w:color w:val="000000"/>
          <w:sz w:val="28"/>
          <w:szCs w:val="28"/>
        </w:rPr>
        <w:t>6</w:t>
      </w:r>
      <w:r>
        <w:rPr>
          <w:sz w:val="28"/>
          <w:szCs w:val="28"/>
        </w:rPr>
        <w:t xml:space="preserve"> </w:t>
      </w:r>
      <w:r w:rsidRPr="00951846">
        <w:rPr>
          <w:sz w:val="28"/>
          <w:szCs w:val="28"/>
        </w:rPr>
        <w:t>«Ведомственная структура рас</w:t>
      </w:r>
      <w:r>
        <w:rPr>
          <w:sz w:val="28"/>
          <w:szCs w:val="28"/>
        </w:rPr>
        <w:t>ходов бюджета поселения на 2018</w:t>
      </w:r>
      <w:r w:rsidRPr="00951846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плановый период 2019 и 2020 годов</w:t>
      </w:r>
      <w:r w:rsidRPr="00951846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</w:p>
    <w:p w:rsidR="00DD4C97" w:rsidRPr="00DD5B9B" w:rsidRDefault="00DD4C97" w:rsidP="0039249F">
      <w:pPr>
        <w:ind w:firstLine="708"/>
        <w:jc w:val="both"/>
      </w:pPr>
      <w:r>
        <w:rPr>
          <w:sz w:val="28"/>
          <w:szCs w:val="28"/>
        </w:rPr>
        <w:t xml:space="preserve">                                                                                                            </w:t>
      </w:r>
      <w:r w:rsidRPr="00DD5B9B">
        <w:t xml:space="preserve">(рублей)    </w:t>
      </w:r>
    </w:p>
    <w:tbl>
      <w:tblPr>
        <w:tblW w:w="4874" w:type="pct"/>
        <w:tblLayout w:type="fixed"/>
        <w:tblLook w:val="0000"/>
      </w:tblPr>
      <w:tblGrid>
        <w:gridCol w:w="2942"/>
        <w:gridCol w:w="565"/>
        <w:gridCol w:w="427"/>
        <w:gridCol w:w="565"/>
        <w:gridCol w:w="1418"/>
        <w:gridCol w:w="571"/>
        <w:gridCol w:w="1278"/>
        <w:gridCol w:w="847"/>
        <w:gridCol w:w="993"/>
      </w:tblGrid>
      <w:tr w:rsidR="00DD4C97" w:rsidRPr="00F040C2" w:rsidTr="00361A74">
        <w:trPr>
          <w:trHeight w:val="375"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D4C97" w:rsidRPr="004A6DDF" w:rsidRDefault="00DD4C97" w:rsidP="001E4C2D">
            <w:pPr>
              <w:rPr>
                <w:b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D4C97" w:rsidRPr="004A6DDF" w:rsidRDefault="00DD4C97" w:rsidP="001E4C2D">
            <w:pPr>
              <w:rPr>
                <w:b/>
                <w:sz w:val="20"/>
                <w:szCs w:val="20"/>
              </w:rPr>
            </w:pPr>
            <w:r w:rsidRPr="004A6DDF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D4C97" w:rsidRPr="004A6DDF" w:rsidRDefault="00DD4C97" w:rsidP="001E4C2D">
            <w:pPr>
              <w:rPr>
                <w:b/>
                <w:sz w:val="20"/>
                <w:szCs w:val="20"/>
              </w:rPr>
            </w:pPr>
            <w:r w:rsidRPr="004A6DDF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D4C97" w:rsidRPr="004A6DDF" w:rsidRDefault="00DD4C97" w:rsidP="001E4C2D">
            <w:pPr>
              <w:rPr>
                <w:b/>
                <w:sz w:val="20"/>
                <w:szCs w:val="20"/>
              </w:rPr>
            </w:pPr>
            <w:r w:rsidRPr="004A6DDF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73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D4C97" w:rsidRPr="004A6DDF" w:rsidRDefault="00DD4C97" w:rsidP="001E4C2D">
            <w:pPr>
              <w:rPr>
                <w:b/>
                <w:sz w:val="20"/>
                <w:szCs w:val="20"/>
              </w:rPr>
            </w:pPr>
            <w:r w:rsidRPr="004A6DDF">
              <w:rPr>
                <w:b/>
                <w:sz w:val="20"/>
                <w:szCs w:val="20"/>
              </w:rPr>
              <w:t xml:space="preserve">      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D4C97" w:rsidRPr="004A6DDF" w:rsidRDefault="00DD4C97" w:rsidP="001E4C2D">
            <w:pPr>
              <w:rPr>
                <w:b/>
                <w:sz w:val="20"/>
                <w:szCs w:val="20"/>
              </w:rPr>
            </w:pPr>
            <w:r w:rsidRPr="004A6DDF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6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4C97" w:rsidRPr="004A6DDF" w:rsidRDefault="00DD4C97" w:rsidP="001E4C2D">
            <w:pPr>
              <w:jc w:val="center"/>
              <w:rPr>
                <w:b/>
                <w:sz w:val="20"/>
                <w:szCs w:val="20"/>
              </w:rPr>
            </w:pPr>
            <w:r w:rsidRPr="004A6DDF">
              <w:rPr>
                <w:b/>
                <w:sz w:val="20"/>
                <w:szCs w:val="20"/>
              </w:rPr>
              <w:t>Сумма на 2018 год</w:t>
            </w:r>
          </w:p>
          <w:p w:rsidR="00DD4C97" w:rsidRPr="004A6DDF" w:rsidRDefault="00DD4C97" w:rsidP="001E4C2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4C97" w:rsidRPr="004A6DDF" w:rsidRDefault="00DD4C97" w:rsidP="001E4C2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4C97" w:rsidRPr="004A6DDF" w:rsidRDefault="00DD4C97" w:rsidP="001E4C2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D4C97" w:rsidRPr="00F040C2" w:rsidTr="00361A74">
        <w:trPr>
          <w:trHeight w:val="375"/>
        </w:trPr>
        <w:tc>
          <w:tcPr>
            <w:tcW w:w="15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D4C97" w:rsidRPr="004A6DDF" w:rsidRDefault="00DD4C97" w:rsidP="001E4C2D">
            <w:pPr>
              <w:jc w:val="center"/>
              <w:rPr>
                <w:b/>
                <w:sz w:val="20"/>
                <w:szCs w:val="20"/>
              </w:rPr>
            </w:pPr>
            <w:r w:rsidRPr="004A6DDF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D4C97" w:rsidRPr="004A6DDF" w:rsidRDefault="00DD4C97" w:rsidP="001E4C2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D4C97" w:rsidRPr="004A6DDF" w:rsidRDefault="00DD4C97" w:rsidP="001E4C2D">
            <w:pPr>
              <w:jc w:val="center"/>
              <w:rPr>
                <w:b/>
                <w:sz w:val="20"/>
                <w:szCs w:val="20"/>
              </w:rPr>
            </w:pPr>
            <w:r w:rsidRPr="004A6DDF">
              <w:rPr>
                <w:b/>
                <w:sz w:val="20"/>
                <w:szCs w:val="20"/>
              </w:rPr>
              <w:t>Рз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D4C97" w:rsidRPr="004A6DDF" w:rsidRDefault="00DD4C97" w:rsidP="001E4C2D">
            <w:pPr>
              <w:jc w:val="center"/>
              <w:rPr>
                <w:b/>
                <w:sz w:val="20"/>
                <w:szCs w:val="20"/>
              </w:rPr>
            </w:pPr>
            <w:r w:rsidRPr="004A6DDF">
              <w:rPr>
                <w:b/>
                <w:sz w:val="20"/>
                <w:szCs w:val="20"/>
              </w:rPr>
              <w:t>Пз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D4C97" w:rsidRPr="004A6DDF" w:rsidRDefault="00DD4C97" w:rsidP="001E4C2D">
            <w:pPr>
              <w:jc w:val="center"/>
              <w:rPr>
                <w:b/>
                <w:sz w:val="20"/>
                <w:szCs w:val="20"/>
              </w:rPr>
            </w:pPr>
            <w:r w:rsidRPr="004A6DDF">
              <w:rPr>
                <w:b/>
                <w:sz w:val="20"/>
                <w:szCs w:val="20"/>
              </w:rPr>
              <w:t>ЦСР</w:t>
            </w:r>
          </w:p>
        </w:tc>
        <w:tc>
          <w:tcPr>
            <w:tcW w:w="29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D4C97" w:rsidRPr="004A6DDF" w:rsidRDefault="00DD4C97" w:rsidP="001E4C2D">
            <w:pPr>
              <w:jc w:val="center"/>
              <w:rPr>
                <w:b/>
                <w:sz w:val="20"/>
                <w:szCs w:val="20"/>
              </w:rPr>
            </w:pPr>
            <w:r w:rsidRPr="004A6DDF">
              <w:rPr>
                <w:b/>
                <w:sz w:val="20"/>
                <w:szCs w:val="20"/>
              </w:rPr>
              <w:t>ВР</w:t>
            </w:r>
          </w:p>
        </w:tc>
        <w:tc>
          <w:tcPr>
            <w:tcW w:w="6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4C97" w:rsidRPr="00F040C2" w:rsidRDefault="00DD4C97" w:rsidP="001E4C2D">
            <w:pPr>
              <w:rPr>
                <w:sz w:val="20"/>
                <w:szCs w:val="20"/>
              </w:rPr>
            </w:pPr>
          </w:p>
        </w:tc>
        <w:tc>
          <w:tcPr>
            <w:tcW w:w="441" w:type="pct"/>
            <w:tcBorders>
              <w:left w:val="single" w:sz="4" w:space="0" w:color="auto"/>
              <w:right w:val="single" w:sz="4" w:space="0" w:color="auto"/>
            </w:tcBorders>
          </w:tcPr>
          <w:p w:rsidR="00DD4C97" w:rsidRPr="004A6DDF" w:rsidRDefault="00DD4C97" w:rsidP="00311D6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Сумма на 2019</w:t>
            </w:r>
            <w:r w:rsidRPr="004A6DDF">
              <w:rPr>
                <w:b/>
                <w:sz w:val="20"/>
                <w:szCs w:val="20"/>
              </w:rPr>
              <w:t xml:space="preserve"> год</w:t>
            </w:r>
          </w:p>
          <w:p w:rsidR="00DD4C97" w:rsidRPr="00F040C2" w:rsidRDefault="00DD4C97" w:rsidP="001E4C2D">
            <w:pPr>
              <w:rPr>
                <w:sz w:val="20"/>
                <w:szCs w:val="20"/>
              </w:rPr>
            </w:pPr>
          </w:p>
        </w:tc>
        <w:tc>
          <w:tcPr>
            <w:tcW w:w="517" w:type="pct"/>
            <w:tcBorders>
              <w:left w:val="single" w:sz="4" w:space="0" w:color="auto"/>
              <w:right w:val="single" w:sz="4" w:space="0" w:color="auto"/>
            </w:tcBorders>
          </w:tcPr>
          <w:p w:rsidR="00DD4C97" w:rsidRPr="004A6DDF" w:rsidRDefault="00DD4C97" w:rsidP="00311D6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Сумма на 2020</w:t>
            </w:r>
            <w:r w:rsidRPr="004A6DDF">
              <w:rPr>
                <w:b/>
                <w:sz w:val="20"/>
                <w:szCs w:val="20"/>
              </w:rPr>
              <w:t xml:space="preserve"> год</w:t>
            </w:r>
          </w:p>
          <w:p w:rsidR="00DD4C97" w:rsidRPr="00F040C2" w:rsidRDefault="00DD4C97" w:rsidP="001E4C2D">
            <w:pPr>
              <w:rPr>
                <w:sz w:val="20"/>
                <w:szCs w:val="20"/>
              </w:rPr>
            </w:pPr>
          </w:p>
        </w:tc>
      </w:tr>
      <w:tr w:rsidR="00DD4C97" w:rsidRPr="00F040C2" w:rsidTr="00361A74">
        <w:trPr>
          <w:trHeight w:val="80"/>
        </w:trPr>
        <w:tc>
          <w:tcPr>
            <w:tcW w:w="15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97" w:rsidRPr="00F040C2" w:rsidRDefault="00DD4C97" w:rsidP="001E4C2D">
            <w:pPr>
              <w:rPr>
                <w:sz w:val="20"/>
                <w:szCs w:val="20"/>
              </w:rPr>
            </w:pPr>
            <w:r w:rsidRPr="00F040C2">
              <w:rPr>
                <w:sz w:val="20"/>
                <w:szCs w:val="20"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4C97" w:rsidRPr="00F040C2" w:rsidRDefault="00DD4C97" w:rsidP="001E4C2D">
            <w:pPr>
              <w:rPr>
                <w:sz w:val="20"/>
                <w:szCs w:val="20"/>
              </w:rPr>
            </w:pPr>
            <w:r w:rsidRPr="00F040C2">
              <w:rPr>
                <w:sz w:val="20"/>
                <w:szCs w:val="20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4C97" w:rsidRPr="00F040C2" w:rsidRDefault="00DD4C97" w:rsidP="001E4C2D">
            <w:pPr>
              <w:rPr>
                <w:sz w:val="20"/>
                <w:szCs w:val="20"/>
              </w:rPr>
            </w:pPr>
            <w:r w:rsidRPr="00F040C2">
              <w:rPr>
                <w:sz w:val="20"/>
                <w:szCs w:val="20"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4C97" w:rsidRPr="00F040C2" w:rsidRDefault="00DD4C97" w:rsidP="001E4C2D">
            <w:pPr>
              <w:rPr>
                <w:sz w:val="20"/>
                <w:szCs w:val="20"/>
              </w:rPr>
            </w:pPr>
            <w:r w:rsidRPr="00F040C2">
              <w:rPr>
                <w:sz w:val="20"/>
                <w:szCs w:val="20"/>
              </w:rPr>
              <w:t> 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4C97" w:rsidRPr="00F040C2" w:rsidRDefault="00DD4C97" w:rsidP="001E4C2D">
            <w:pPr>
              <w:rPr>
                <w:sz w:val="20"/>
                <w:szCs w:val="20"/>
              </w:rPr>
            </w:pPr>
            <w:r w:rsidRPr="00F040C2">
              <w:rPr>
                <w:sz w:val="20"/>
                <w:szCs w:val="20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C97" w:rsidRPr="00F040C2" w:rsidRDefault="00DD4C97" w:rsidP="001E4C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97" w:rsidRPr="00F040C2" w:rsidRDefault="00DD4C97" w:rsidP="001E4C2D">
            <w:pPr>
              <w:rPr>
                <w:bCs/>
                <w:sz w:val="20"/>
                <w:szCs w:val="20"/>
              </w:rPr>
            </w:pPr>
          </w:p>
        </w:tc>
        <w:tc>
          <w:tcPr>
            <w:tcW w:w="44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97" w:rsidRPr="00F040C2" w:rsidRDefault="00DD4C97" w:rsidP="001E4C2D">
            <w:pPr>
              <w:rPr>
                <w:bCs/>
                <w:sz w:val="20"/>
                <w:szCs w:val="20"/>
              </w:rPr>
            </w:pPr>
          </w:p>
        </w:tc>
        <w:tc>
          <w:tcPr>
            <w:tcW w:w="51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97" w:rsidRPr="00F040C2" w:rsidRDefault="00DD4C97" w:rsidP="001E4C2D">
            <w:pPr>
              <w:rPr>
                <w:bCs/>
                <w:sz w:val="20"/>
                <w:szCs w:val="20"/>
              </w:rPr>
            </w:pPr>
          </w:p>
        </w:tc>
      </w:tr>
      <w:tr w:rsidR="00DD4C97" w:rsidRPr="00F040C2" w:rsidTr="00361A74">
        <w:trPr>
          <w:trHeight w:val="164"/>
        </w:trPr>
        <w:tc>
          <w:tcPr>
            <w:tcW w:w="15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97" w:rsidRPr="00F040C2" w:rsidRDefault="00DD4C97" w:rsidP="001E4C2D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Вельжич</w:t>
            </w:r>
            <w:r w:rsidRPr="00F040C2">
              <w:rPr>
                <w:b/>
                <w:bCs/>
                <w:i/>
                <w:iCs/>
                <w:sz w:val="20"/>
                <w:szCs w:val="20"/>
              </w:rPr>
              <w:t>ская сельская администрация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C97" w:rsidRPr="0039249F" w:rsidRDefault="00DD4C97" w:rsidP="001E4C2D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93</w:t>
            </w:r>
            <w:r w:rsidRPr="0039249F">
              <w:rPr>
                <w:b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C97" w:rsidRPr="00F040C2" w:rsidRDefault="00DD4C97" w:rsidP="001E4C2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C97" w:rsidRPr="00F040C2" w:rsidRDefault="00DD4C97" w:rsidP="001E4C2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C97" w:rsidRPr="00F040C2" w:rsidRDefault="00DD4C97" w:rsidP="001E4C2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C97" w:rsidRPr="00F040C2" w:rsidRDefault="00DD4C97" w:rsidP="001E4C2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C97" w:rsidRPr="0016426D" w:rsidRDefault="00DD4C97" w:rsidP="001E4C2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2268</w:t>
            </w:r>
            <w:r w:rsidRPr="0016426D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4C97" w:rsidRDefault="00DD4C97" w:rsidP="001E4C2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4C97" w:rsidRDefault="00DD4C97" w:rsidP="0016426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DD4C97" w:rsidRPr="00F040C2" w:rsidTr="00361A74">
        <w:trPr>
          <w:trHeight w:val="285"/>
        </w:trPr>
        <w:tc>
          <w:tcPr>
            <w:tcW w:w="15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97" w:rsidRPr="0039249F" w:rsidRDefault="00DD4C97" w:rsidP="001E4C2D">
            <w:pPr>
              <w:rPr>
                <w:b/>
                <w:bCs/>
                <w:sz w:val="20"/>
                <w:szCs w:val="20"/>
              </w:rPr>
            </w:pPr>
            <w:r w:rsidRPr="0039249F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C97" w:rsidRPr="0039249F" w:rsidRDefault="00DD4C97" w:rsidP="001E4C2D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93</w:t>
            </w:r>
            <w:r w:rsidRPr="0039249F">
              <w:rPr>
                <w:b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C97" w:rsidRPr="0039249F" w:rsidRDefault="00DD4C97" w:rsidP="001E4C2D">
            <w:pPr>
              <w:jc w:val="center"/>
              <w:rPr>
                <w:b/>
                <w:bCs/>
                <w:sz w:val="20"/>
                <w:szCs w:val="20"/>
              </w:rPr>
            </w:pPr>
            <w:r w:rsidRPr="0039249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C97" w:rsidRPr="0039249F" w:rsidRDefault="00DD4C97" w:rsidP="001E4C2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C97" w:rsidRPr="0039249F" w:rsidRDefault="00DD4C97" w:rsidP="001E4C2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C97" w:rsidRPr="0039249F" w:rsidRDefault="00DD4C97" w:rsidP="001E4C2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C97" w:rsidRPr="004E0600" w:rsidRDefault="00DD4C97" w:rsidP="001E4C2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7880,00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4C97" w:rsidRDefault="00DD4C97" w:rsidP="00215F9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4C97" w:rsidRDefault="00DD4C97" w:rsidP="001E4C2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DD4C97" w:rsidRPr="00F040C2" w:rsidTr="00361A74">
        <w:trPr>
          <w:trHeight w:val="345"/>
        </w:trPr>
        <w:tc>
          <w:tcPr>
            <w:tcW w:w="15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97" w:rsidRPr="00415E05" w:rsidRDefault="00DD4C97" w:rsidP="001E4C2D">
            <w:pPr>
              <w:rPr>
                <w:b/>
                <w:bCs/>
                <w:sz w:val="20"/>
                <w:szCs w:val="20"/>
              </w:rPr>
            </w:pPr>
            <w:r w:rsidRPr="00415E05">
              <w:rPr>
                <w:b/>
                <w:bCs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C97" w:rsidRPr="00DD5B9B" w:rsidRDefault="00DD4C97" w:rsidP="001E4C2D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93</w:t>
            </w:r>
            <w:r w:rsidRPr="00DD5B9B">
              <w:rPr>
                <w:b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C97" w:rsidRPr="00DD5B9B" w:rsidRDefault="00DD4C97" w:rsidP="001E4C2D">
            <w:pPr>
              <w:jc w:val="center"/>
              <w:rPr>
                <w:b/>
                <w:bCs/>
                <w:sz w:val="20"/>
                <w:szCs w:val="20"/>
              </w:rPr>
            </w:pPr>
            <w:r w:rsidRPr="00DD5B9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C97" w:rsidRPr="00DD5B9B" w:rsidRDefault="00DD4C97" w:rsidP="001E4C2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C97" w:rsidRPr="00DD5B9B" w:rsidRDefault="00DD4C97" w:rsidP="001E4C2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C97" w:rsidRPr="00DD5B9B" w:rsidRDefault="00DD4C97" w:rsidP="001E4C2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C97" w:rsidRPr="00DD5B9B" w:rsidRDefault="00DD4C97" w:rsidP="001E4C2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3892,00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4C97" w:rsidRDefault="00DD4C97" w:rsidP="001E4C2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4C97" w:rsidRDefault="00DD4C97" w:rsidP="001E4C2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DD4C97" w:rsidRPr="00F040C2" w:rsidTr="00361A74">
        <w:trPr>
          <w:trHeight w:val="350"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97" w:rsidRPr="00415E05" w:rsidRDefault="00DD4C97" w:rsidP="001E4C2D">
            <w:pPr>
              <w:rPr>
                <w:sz w:val="20"/>
                <w:szCs w:val="20"/>
              </w:rPr>
            </w:pPr>
            <w:r w:rsidRPr="00415E05">
              <w:rPr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C97" w:rsidRPr="00C564D0" w:rsidRDefault="00DD4C97" w:rsidP="001E4C2D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93</w:t>
            </w:r>
            <w:r w:rsidRPr="00C564D0"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C97" w:rsidRPr="00C564D0" w:rsidRDefault="00DD4C97" w:rsidP="001E4C2D">
            <w:pPr>
              <w:jc w:val="center"/>
              <w:rPr>
                <w:bCs/>
                <w:sz w:val="20"/>
                <w:szCs w:val="20"/>
              </w:rPr>
            </w:pPr>
            <w:r w:rsidRPr="00C564D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C97" w:rsidRPr="00C564D0" w:rsidRDefault="00DD4C97" w:rsidP="001E4C2D">
            <w:pPr>
              <w:jc w:val="center"/>
              <w:rPr>
                <w:bCs/>
                <w:sz w:val="20"/>
                <w:szCs w:val="20"/>
              </w:rPr>
            </w:pPr>
            <w:r w:rsidRPr="00C564D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C97" w:rsidRPr="001E2E37" w:rsidRDefault="00DD4C97" w:rsidP="001E4C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1E2E37">
              <w:rPr>
                <w:sz w:val="20"/>
                <w:szCs w:val="20"/>
              </w:rPr>
              <w:t>0 0 00 80010</w:t>
            </w:r>
          </w:p>
          <w:p w:rsidR="00DD4C97" w:rsidRPr="001E2E37" w:rsidRDefault="00DD4C97" w:rsidP="001E4C2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C97" w:rsidRPr="00DD5B9B" w:rsidRDefault="00DD4C97" w:rsidP="001E4C2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C97" w:rsidRPr="00C564D0" w:rsidRDefault="00DD4C97" w:rsidP="001E4C2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3892,00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4C97" w:rsidRDefault="00DD4C97" w:rsidP="001E4C2D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DD4C97" w:rsidRDefault="00DD4C97" w:rsidP="0083399C">
            <w:pPr>
              <w:rPr>
                <w:sz w:val="20"/>
                <w:szCs w:val="20"/>
              </w:rPr>
            </w:pPr>
          </w:p>
          <w:p w:rsidR="00DD4C97" w:rsidRPr="0083399C" w:rsidRDefault="00DD4C97" w:rsidP="008339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4C97" w:rsidRDefault="00DD4C97" w:rsidP="001E4C2D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DD4C97" w:rsidRDefault="00DD4C97" w:rsidP="0083399C">
            <w:pPr>
              <w:rPr>
                <w:sz w:val="20"/>
                <w:szCs w:val="20"/>
              </w:rPr>
            </w:pPr>
          </w:p>
          <w:p w:rsidR="00DD4C97" w:rsidRPr="0083399C" w:rsidRDefault="00DD4C97" w:rsidP="008339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DD4C97" w:rsidRPr="00F040C2" w:rsidTr="00361A74">
        <w:trPr>
          <w:trHeight w:val="275"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97" w:rsidRPr="00415E05" w:rsidRDefault="00DD4C97" w:rsidP="001E4C2D">
            <w:pPr>
              <w:rPr>
                <w:sz w:val="20"/>
                <w:szCs w:val="20"/>
              </w:rPr>
            </w:pPr>
            <w:r w:rsidRPr="00415E05">
              <w:rPr>
                <w:sz w:val="20"/>
                <w:szCs w:val="20"/>
              </w:rPr>
              <w:t xml:space="preserve">Глава муниципального образования 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4C97" w:rsidRDefault="00DD4C97">
            <w:r w:rsidRPr="00042D97">
              <w:rPr>
                <w:bCs/>
                <w:iCs/>
                <w:sz w:val="20"/>
                <w:szCs w:val="20"/>
              </w:rPr>
              <w:t>930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C97" w:rsidRPr="00C564D0" w:rsidRDefault="00DD4C97" w:rsidP="001E4C2D">
            <w:pPr>
              <w:jc w:val="center"/>
              <w:rPr>
                <w:bCs/>
                <w:sz w:val="20"/>
                <w:szCs w:val="20"/>
              </w:rPr>
            </w:pPr>
            <w:r w:rsidRPr="00C564D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C97" w:rsidRPr="00C564D0" w:rsidRDefault="00DD4C97" w:rsidP="001E4C2D">
            <w:pPr>
              <w:jc w:val="center"/>
              <w:rPr>
                <w:bCs/>
                <w:sz w:val="20"/>
                <w:szCs w:val="20"/>
              </w:rPr>
            </w:pPr>
            <w:r w:rsidRPr="00C564D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C97" w:rsidRPr="00C564D0" w:rsidRDefault="00DD4C97" w:rsidP="001E4C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1E2E37">
              <w:rPr>
                <w:sz w:val="20"/>
                <w:szCs w:val="20"/>
              </w:rPr>
              <w:t>0 0 00 80010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C97" w:rsidRPr="00DD5B9B" w:rsidRDefault="00DD4C97" w:rsidP="001E4C2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C97" w:rsidRPr="00C564D0" w:rsidRDefault="00DD4C97" w:rsidP="001E4C2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3892,00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4C97" w:rsidRPr="00C564D0" w:rsidRDefault="00DD4C97" w:rsidP="001E4C2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4C97" w:rsidRPr="00C564D0" w:rsidRDefault="00DD4C97" w:rsidP="001E4C2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DD4C97" w:rsidRPr="00F040C2" w:rsidTr="00361A74">
        <w:trPr>
          <w:trHeight w:val="525"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97" w:rsidRPr="00415E05" w:rsidRDefault="00DD4C97" w:rsidP="001E4C2D">
            <w:pPr>
              <w:rPr>
                <w:i/>
                <w:iCs/>
                <w:sz w:val="20"/>
                <w:szCs w:val="20"/>
              </w:rPr>
            </w:pPr>
            <w:r w:rsidRPr="00415E05">
              <w:rPr>
                <w:i/>
                <w:iCs/>
                <w:sz w:val="20"/>
                <w:szCs w:val="20"/>
              </w:rPr>
              <w:t>Расходы на выплату  персоналу в целях обеспечения выполнения функций  государственными (муниципальными органами), казенными учреждениями, органами управления государственными внебюджетными фондами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4C97" w:rsidRDefault="00DD4C97">
            <w:r w:rsidRPr="00042D97">
              <w:rPr>
                <w:bCs/>
                <w:iCs/>
                <w:sz w:val="20"/>
                <w:szCs w:val="20"/>
              </w:rPr>
              <w:t>930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C97" w:rsidRPr="00C564D0" w:rsidRDefault="00DD4C97" w:rsidP="001E4C2D">
            <w:pPr>
              <w:jc w:val="center"/>
              <w:rPr>
                <w:bCs/>
                <w:sz w:val="20"/>
                <w:szCs w:val="20"/>
              </w:rPr>
            </w:pPr>
            <w:r w:rsidRPr="00C564D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C97" w:rsidRPr="00C564D0" w:rsidRDefault="00DD4C97" w:rsidP="001E4C2D">
            <w:pPr>
              <w:jc w:val="center"/>
              <w:rPr>
                <w:bCs/>
                <w:sz w:val="20"/>
                <w:szCs w:val="20"/>
              </w:rPr>
            </w:pPr>
            <w:r w:rsidRPr="00C564D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C97" w:rsidRDefault="00DD4C97" w:rsidP="001E4C2D">
            <w:pPr>
              <w:jc w:val="center"/>
              <w:rPr>
                <w:sz w:val="20"/>
                <w:szCs w:val="20"/>
              </w:rPr>
            </w:pPr>
          </w:p>
          <w:p w:rsidR="00DD4C97" w:rsidRPr="001E2E37" w:rsidRDefault="00DD4C97" w:rsidP="001E4C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1E2E37">
              <w:rPr>
                <w:sz w:val="20"/>
                <w:szCs w:val="20"/>
              </w:rPr>
              <w:t>0 0 00 80010</w:t>
            </w:r>
          </w:p>
          <w:p w:rsidR="00DD4C97" w:rsidRPr="001E2E37" w:rsidRDefault="00DD4C97" w:rsidP="001E4C2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C97" w:rsidRPr="001E2E37" w:rsidRDefault="00DD4C97" w:rsidP="001E4C2D">
            <w:pPr>
              <w:jc w:val="center"/>
              <w:rPr>
                <w:bCs/>
                <w:sz w:val="20"/>
                <w:szCs w:val="20"/>
              </w:rPr>
            </w:pPr>
            <w:r w:rsidRPr="001E2E37">
              <w:rPr>
                <w:bCs/>
                <w:sz w:val="20"/>
                <w:szCs w:val="20"/>
              </w:rPr>
              <w:t>100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C97" w:rsidRPr="00C564D0" w:rsidRDefault="00DD4C97" w:rsidP="001E4C2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3892,00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4C97" w:rsidRDefault="00DD4C97" w:rsidP="001E4C2D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DD4C97" w:rsidRPr="0083399C" w:rsidRDefault="00DD4C97" w:rsidP="0083399C">
            <w:pPr>
              <w:rPr>
                <w:sz w:val="20"/>
                <w:szCs w:val="20"/>
              </w:rPr>
            </w:pPr>
          </w:p>
          <w:p w:rsidR="00DD4C97" w:rsidRDefault="00DD4C97" w:rsidP="0083399C">
            <w:pPr>
              <w:rPr>
                <w:sz w:val="20"/>
                <w:szCs w:val="20"/>
              </w:rPr>
            </w:pPr>
          </w:p>
          <w:p w:rsidR="00DD4C97" w:rsidRPr="0083399C" w:rsidRDefault="00DD4C97" w:rsidP="008339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4C97" w:rsidRDefault="00DD4C97" w:rsidP="001E4C2D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DD4C97" w:rsidRPr="0083399C" w:rsidRDefault="00DD4C97" w:rsidP="0083399C">
            <w:pPr>
              <w:rPr>
                <w:sz w:val="20"/>
                <w:szCs w:val="20"/>
              </w:rPr>
            </w:pPr>
          </w:p>
          <w:p w:rsidR="00DD4C97" w:rsidRDefault="00DD4C97" w:rsidP="0083399C">
            <w:pPr>
              <w:rPr>
                <w:sz w:val="20"/>
                <w:szCs w:val="20"/>
              </w:rPr>
            </w:pPr>
          </w:p>
          <w:p w:rsidR="00DD4C97" w:rsidRPr="0083399C" w:rsidRDefault="00DD4C97" w:rsidP="008339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DD4C97" w:rsidRPr="00F040C2" w:rsidTr="00361A74">
        <w:trPr>
          <w:trHeight w:val="525"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97" w:rsidRPr="005F6179" w:rsidRDefault="00DD4C97" w:rsidP="001E4C2D">
            <w:pPr>
              <w:rPr>
                <w:i/>
                <w:iCs/>
                <w:sz w:val="20"/>
                <w:szCs w:val="20"/>
              </w:rPr>
            </w:pPr>
            <w:r w:rsidRPr="005F6179">
              <w:rPr>
                <w:i/>
                <w:iCs/>
                <w:sz w:val="20"/>
                <w:szCs w:val="20"/>
              </w:rPr>
              <w:t>Расходы на выплату  персоналу  государственных (муниципальных) органов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4C97" w:rsidRDefault="00DD4C97">
            <w:r w:rsidRPr="00042D97">
              <w:rPr>
                <w:bCs/>
                <w:iCs/>
                <w:sz w:val="20"/>
                <w:szCs w:val="20"/>
              </w:rPr>
              <w:t>930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C97" w:rsidRPr="00C564D0" w:rsidRDefault="00DD4C97" w:rsidP="001E4C2D">
            <w:pPr>
              <w:rPr>
                <w:bCs/>
                <w:sz w:val="20"/>
                <w:szCs w:val="20"/>
              </w:rPr>
            </w:pPr>
            <w:r w:rsidRPr="00C564D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C97" w:rsidRPr="00C564D0" w:rsidRDefault="00DD4C97" w:rsidP="001E4C2D">
            <w:pPr>
              <w:rPr>
                <w:bCs/>
                <w:sz w:val="20"/>
                <w:szCs w:val="20"/>
              </w:rPr>
            </w:pPr>
            <w:r w:rsidRPr="00C564D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C97" w:rsidRDefault="00DD4C97" w:rsidP="001E4C2D">
            <w:pPr>
              <w:rPr>
                <w:sz w:val="20"/>
                <w:szCs w:val="20"/>
              </w:rPr>
            </w:pPr>
          </w:p>
          <w:p w:rsidR="00DD4C97" w:rsidRPr="005F6179" w:rsidRDefault="00DD4C97" w:rsidP="001E4C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5F6179">
              <w:rPr>
                <w:sz w:val="20"/>
                <w:szCs w:val="20"/>
              </w:rPr>
              <w:t>0 0 00 80010</w:t>
            </w:r>
          </w:p>
          <w:p w:rsidR="00DD4C97" w:rsidRPr="005F6179" w:rsidRDefault="00DD4C97" w:rsidP="001E4C2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C97" w:rsidRPr="005F6179" w:rsidRDefault="00DD4C97" w:rsidP="001E4C2D">
            <w:pPr>
              <w:jc w:val="center"/>
              <w:rPr>
                <w:bCs/>
                <w:sz w:val="20"/>
                <w:szCs w:val="20"/>
              </w:rPr>
            </w:pPr>
            <w:r w:rsidRPr="005F6179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C97" w:rsidRPr="00C564D0" w:rsidRDefault="00DD4C97" w:rsidP="001E4C2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3892,00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4C97" w:rsidRDefault="00DD4C97" w:rsidP="001E4C2D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DD4C97" w:rsidRPr="0083399C" w:rsidRDefault="00DD4C97" w:rsidP="008339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4C97" w:rsidRDefault="00DD4C97" w:rsidP="001E4C2D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DD4C97" w:rsidRPr="0083399C" w:rsidRDefault="00DD4C97" w:rsidP="008339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DD4C97" w:rsidRPr="00F040C2" w:rsidTr="00361A74">
        <w:trPr>
          <w:trHeight w:val="405"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97" w:rsidRPr="005F6179" w:rsidRDefault="00DD4C97" w:rsidP="001E4C2D">
            <w:pPr>
              <w:rPr>
                <w:b/>
                <w:bCs/>
                <w:sz w:val="20"/>
                <w:szCs w:val="20"/>
              </w:rPr>
            </w:pPr>
            <w:r w:rsidRPr="005F6179">
              <w:rPr>
                <w:b/>
                <w:bCs/>
                <w:sz w:val="20"/>
                <w:szCs w:val="20"/>
              </w:rPr>
              <w:t xml:space="preserve">Функционирование    Правительства  Российской  Федерации, высших  органов  исполнительной  власти  субъектов  Российской  Федерации, местных  администраций.   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4C97" w:rsidRPr="00311D6B" w:rsidRDefault="00DD4C97">
            <w:pPr>
              <w:rPr>
                <w:b/>
              </w:rPr>
            </w:pPr>
            <w:r w:rsidRPr="00311D6B">
              <w:rPr>
                <w:b/>
                <w:bCs/>
                <w:iCs/>
                <w:sz w:val="20"/>
                <w:szCs w:val="20"/>
              </w:rPr>
              <w:t>930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C97" w:rsidRPr="005F6179" w:rsidRDefault="00DD4C97" w:rsidP="001E4C2D">
            <w:pPr>
              <w:rPr>
                <w:b/>
                <w:bCs/>
                <w:sz w:val="20"/>
                <w:szCs w:val="20"/>
              </w:rPr>
            </w:pPr>
            <w:r w:rsidRPr="005F617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C97" w:rsidRPr="005F6179" w:rsidRDefault="00DD4C97" w:rsidP="001E4C2D">
            <w:pPr>
              <w:rPr>
                <w:b/>
                <w:bCs/>
                <w:sz w:val="20"/>
                <w:szCs w:val="20"/>
              </w:rPr>
            </w:pPr>
            <w:r w:rsidRPr="005F6179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C97" w:rsidRPr="005F6179" w:rsidRDefault="00DD4C97" w:rsidP="001E4C2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C97" w:rsidRPr="005F6179" w:rsidRDefault="00DD4C97" w:rsidP="001E4C2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C97" w:rsidRPr="005F6179" w:rsidRDefault="00DD4C97" w:rsidP="001E4C2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3988,00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4C97" w:rsidRDefault="00DD4C97" w:rsidP="001E4C2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DD4C97" w:rsidRDefault="00DD4C97" w:rsidP="00586697">
            <w:pPr>
              <w:rPr>
                <w:sz w:val="20"/>
                <w:szCs w:val="20"/>
              </w:rPr>
            </w:pPr>
          </w:p>
          <w:p w:rsidR="00DD4C97" w:rsidRPr="00586697" w:rsidRDefault="00DD4C97" w:rsidP="005866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4C97" w:rsidRDefault="00DD4C97" w:rsidP="001E4C2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DD4C97" w:rsidRDefault="00DD4C97" w:rsidP="00586697">
            <w:pPr>
              <w:rPr>
                <w:sz w:val="20"/>
                <w:szCs w:val="20"/>
              </w:rPr>
            </w:pPr>
          </w:p>
          <w:p w:rsidR="00DD4C97" w:rsidRPr="00586697" w:rsidRDefault="00DD4C97" w:rsidP="005866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DD4C97" w:rsidRPr="00F040C2" w:rsidTr="00361A74">
        <w:trPr>
          <w:trHeight w:val="630"/>
        </w:trPr>
        <w:tc>
          <w:tcPr>
            <w:tcW w:w="15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97" w:rsidRPr="005F6179" w:rsidRDefault="00DD4C97" w:rsidP="001E4C2D">
            <w:pPr>
              <w:rPr>
                <w:b/>
                <w:i/>
                <w:sz w:val="20"/>
                <w:szCs w:val="20"/>
              </w:rPr>
            </w:pPr>
            <w:r w:rsidRPr="005F6179">
              <w:rPr>
                <w:b/>
                <w:i/>
                <w:sz w:val="20"/>
                <w:szCs w:val="20"/>
              </w:rPr>
              <w:t>Руководство и управление в  сфере  установленных  функций   органов местного самоуправления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4C97" w:rsidRPr="00311D6B" w:rsidRDefault="00DD4C97">
            <w:pPr>
              <w:rPr>
                <w:b/>
              </w:rPr>
            </w:pPr>
            <w:r w:rsidRPr="00311D6B">
              <w:rPr>
                <w:b/>
                <w:bCs/>
                <w:iCs/>
                <w:sz w:val="20"/>
                <w:szCs w:val="20"/>
              </w:rPr>
              <w:t>930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C97" w:rsidRPr="005F6179" w:rsidRDefault="00DD4C97" w:rsidP="001E4C2D">
            <w:pPr>
              <w:rPr>
                <w:b/>
                <w:i/>
                <w:sz w:val="20"/>
                <w:szCs w:val="20"/>
              </w:rPr>
            </w:pPr>
            <w:r w:rsidRPr="005F6179">
              <w:rPr>
                <w:b/>
                <w:i/>
                <w:sz w:val="20"/>
                <w:szCs w:val="20"/>
              </w:rPr>
              <w:t>01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C97" w:rsidRPr="005F6179" w:rsidRDefault="00DD4C97" w:rsidP="001E4C2D">
            <w:pPr>
              <w:rPr>
                <w:b/>
                <w:i/>
                <w:sz w:val="20"/>
                <w:szCs w:val="20"/>
              </w:rPr>
            </w:pPr>
            <w:r w:rsidRPr="005F6179">
              <w:rPr>
                <w:b/>
                <w:i/>
                <w:sz w:val="20"/>
                <w:szCs w:val="20"/>
              </w:rPr>
              <w:t>04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C97" w:rsidRPr="005F6179" w:rsidRDefault="00DD4C97" w:rsidP="001E4C2D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3</w:t>
            </w:r>
            <w:r w:rsidRPr="005F6179">
              <w:rPr>
                <w:b/>
                <w:i/>
                <w:sz w:val="20"/>
                <w:szCs w:val="20"/>
              </w:rPr>
              <w:t>0 0 12 80040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C97" w:rsidRPr="005F6179" w:rsidRDefault="00DD4C97" w:rsidP="001E4C2D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C97" w:rsidRPr="005F6179" w:rsidRDefault="00DD4C97" w:rsidP="001E4C2D">
            <w:pPr>
              <w:jc w:val="center"/>
              <w:rPr>
                <w:b/>
                <w:bCs/>
                <w:i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color w:val="000000"/>
                <w:sz w:val="20"/>
                <w:szCs w:val="20"/>
              </w:rPr>
              <w:t>3988,00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4C97" w:rsidRDefault="00DD4C97" w:rsidP="001E4C2D">
            <w:pPr>
              <w:jc w:val="center"/>
              <w:rPr>
                <w:b/>
                <w:bCs/>
                <w:i/>
                <w:color w:val="000000"/>
                <w:sz w:val="20"/>
                <w:szCs w:val="20"/>
              </w:rPr>
            </w:pPr>
          </w:p>
          <w:p w:rsidR="00DD4C97" w:rsidRPr="00586697" w:rsidRDefault="00DD4C97" w:rsidP="005866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4C97" w:rsidRDefault="00DD4C97" w:rsidP="001E4C2D">
            <w:pPr>
              <w:jc w:val="center"/>
              <w:rPr>
                <w:b/>
                <w:bCs/>
                <w:i/>
                <w:color w:val="000000"/>
                <w:sz w:val="20"/>
                <w:szCs w:val="20"/>
              </w:rPr>
            </w:pPr>
          </w:p>
          <w:p w:rsidR="00DD4C97" w:rsidRPr="00586697" w:rsidRDefault="00DD4C97" w:rsidP="005866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DD4C97" w:rsidRPr="00F040C2" w:rsidTr="00361A74">
        <w:trPr>
          <w:trHeight w:val="147"/>
        </w:trPr>
        <w:tc>
          <w:tcPr>
            <w:tcW w:w="15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97" w:rsidRPr="005F6179" w:rsidRDefault="00DD4C97" w:rsidP="001E4C2D">
            <w:pPr>
              <w:rPr>
                <w:sz w:val="20"/>
                <w:szCs w:val="20"/>
              </w:rPr>
            </w:pPr>
            <w:r w:rsidRPr="005F6179">
              <w:rPr>
                <w:sz w:val="20"/>
                <w:szCs w:val="20"/>
              </w:rPr>
              <w:t>Центральный  аппара</w:t>
            </w:r>
            <w:r>
              <w:rPr>
                <w:sz w:val="20"/>
                <w:szCs w:val="20"/>
              </w:rPr>
              <w:t>т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4C97" w:rsidRDefault="00DD4C97">
            <w:r w:rsidRPr="00042D97">
              <w:rPr>
                <w:bCs/>
                <w:iCs/>
                <w:sz w:val="20"/>
                <w:szCs w:val="20"/>
              </w:rPr>
              <w:t>930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C97" w:rsidRPr="005F6179" w:rsidRDefault="00DD4C97" w:rsidP="001E4C2D">
            <w:pPr>
              <w:rPr>
                <w:sz w:val="20"/>
                <w:szCs w:val="20"/>
              </w:rPr>
            </w:pPr>
            <w:r w:rsidRPr="005F6179">
              <w:rPr>
                <w:sz w:val="20"/>
                <w:szCs w:val="20"/>
              </w:rPr>
              <w:t>01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C97" w:rsidRPr="005F6179" w:rsidRDefault="00DD4C97" w:rsidP="001E4C2D">
            <w:pPr>
              <w:rPr>
                <w:sz w:val="20"/>
                <w:szCs w:val="20"/>
              </w:rPr>
            </w:pPr>
            <w:r w:rsidRPr="005F6179">
              <w:rPr>
                <w:sz w:val="20"/>
                <w:szCs w:val="20"/>
              </w:rPr>
              <w:t>04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C97" w:rsidRPr="0083399C" w:rsidRDefault="00DD4C97" w:rsidP="001E4C2D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sz w:val="18"/>
                <w:szCs w:val="18"/>
              </w:rPr>
              <w:t>3</w:t>
            </w:r>
            <w:r w:rsidRPr="0083399C">
              <w:rPr>
                <w:sz w:val="18"/>
                <w:szCs w:val="18"/>
              </w:rPr>
              <w:t>0 0 12 80040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C97" w:rsidRPr="005F6179" w:rsidRDefault="00DD4C97" w:rsidP="001E4C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C97" w:rsidRPr="005F6179" w:rsidRDefault="00DD4C97" w:rsidP="001E4C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3988,00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4C97" w:rsidRPr="005F6179" w:rsidRDefault="00DD4C97" w:rsidP="001E4C2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4C97" w:rsidRPr="005F6179" w:rsidRDefault="00DD4C97" w:rsidP="001E4C2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D4C97" w:rsidRPr="00F040C2" w:rsidTr="00361A74">
        <w:trPr>
          <w:trHeight w:val="525"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97" w:rsidRPr="00415E05" w:rsidRDefault="00DD4C97" w:rsidP="00586697">
            <w:pPr>
              <w:rPr>
                <w:i/>
                <w:iCs/>
                <w:sz w:val="20"/>
                <w:szCs w:val="20"/>
              </w:rPr>
            </w:pPr>
            <w:r w:rsidRPr="00415E05">
              <w:rPr>
                <w:i/>
                <w:iCs/>
                <w:sz w:val="20"/>
                <w:szCs w:val="20"/>
              </w:rPr>
              <w:t>Расходы на выплату  персоналу в целях обеспечения выполнения функций  государственными (муниципальными органами), казенными учреждениями, органами управления государственными внебюджетными фондами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4C97" w:rsidRDefault="00DD4C97" w:rsidP="00586697">
            <w:r w:rsidRPr="00042D97">
              <w:rPr>
                <w:bCs/>
                <w:iCs/>
                <w:sz w:val="20"/>
                <w:szCs w:val="20"/>
              </w:rPr>
              <w:t>930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C97" w:rsidRPr="00C564D0" w:rsidRDefault="00DD4C97" w:rsidP="00586697">
            <w:pPr>
              <w:jc w:val="center"/>
              <w:rPr>
                <w:bCs/>
                <w:sz w:val="20"/>
                <w:szCs w:val="20"/>
              </w:rPr>
            </w:pPr>
            <w:r w:rsidRPr="00C564D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C97" w:rsidRPr="00C564D0" w:rsidRDefault="00DD4C97" w:rsidP="0058669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C97" w:rsidRDefault="00DD4C97" w:rsidP="00586697">
            <w:pPr>
              <w:jc w:val="center"/>
              <w:rPr>
                <w:sz w:val="20"/>
                <w:szCs w:val="20"/>
              </w:rPr>
            </w:pPr>
          </w:p>
          <w:p w:rsidR="00DD4C97" w:rsidRPr="001E2E37" w:rsidRDefault="00DD4C97" w:rsidP="00586697">
            <w:pPr>
              <w:jc w:val="center"/>
              <w:rPr>
                <w:sz w:val="20"/>
                <w:szCs w:val="20"/>
              </w:rPr>
            </w:pPr>
            <w:r w:rsidRPr="001E2E37">
              <w:rPr>
                <w:sz w:val="20"/>
                <w:szCs w:val="20"/>
              </w:rPr>
              <w:t>30 0 00 80010</w:t>
            </w:r>
          </w:p>
          <w:p w:rsidR="00DD4C97" w:rsidRPr="001E2E37" w:rsidRDefault="00DD4C97" w:rsidP="0058669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C97" w:rsidRPr="001E2E37" w:rsidRDefault="00DD4C97" w:rsidP="00586697">
            <w:pPr>
              <w:jc w:val="center"/>
              <w:rPr>
                <w:bCs/>
                <w:sz w:val="20"/>
                <w:szCs w:val="20"/>
              </w:rPr>
            </w:pPr>
            <w:r w:rsidRPr="001E2E37">
              <w:rPr>
                <w:bCs/>
                <w:sz w:val="20"/>
                <w:szCs w:val="20"/>
              </w:rPr>
              <w:t>100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C97" w:rsidRPr="00C564D0" w:rsidRDefault="00DD4C97" w:rsidP="0058669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1715,00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4C97" w:rsidRDefault="00DD4C97" w:rsidP="00586697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DD4C97" w:rsidRPr="0083399C" w:rsidRDefault="00DD4C97" w:rsidP="00586697">
            <w:pPr>
              <w:rPr>
                <w:sz w:val="20"/>
                <w:szCs w:val="20"/>
              </w:rPr>
            </w:pPr>
          </w:p>
          <w:p w:rsidR="00DD4C97" w:rsidRDefault="00DD4C97" w:rsidP="00586697">
            <w:pPr>
              <w:rPr>
                <w:sz w:val="20"/>
                <w:szCs w:val="20"/>
              </w:rPr>
            </w:pPr>
          </w:p>
          <w:p w:rsidR="00DD4C97" w:rsidRPr="0083399C" w:rsidRDefault="00DD4C97" w:rsidP="005866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4C97" w:rsidRDefault="00DD4C97" w:rsidP="00586697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DD4C97" w:rsidRPr="0083399C" w:rsidRDefault="00DD4C97" w:rsidP="00586697">
            <w:pPr>
              <w:rPr>
                <w:sz w:val="20"/>
                <w:szCs w:val="20"/>
              </w:rPr>
            </w:pPr>
          </w:p>
          <w:p w:rsidR="00DD4C97" w:rsidRDefault="00DD4C97" w:rsidP="00586697">
            <w:pPr>
              <w:rPr>
                <w:sz w:val="20"/>
                <w:szCs w:val="20"/>
              </w:rPr>
            </w:pPr>
          </w:p>
          <w:p w:rsidR="00DD4C97" w:rsidRPr="0083399C" w:rsidRDefault="00DD4C97" w:rsidP="005866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DD4C97" w:rsidRPr="00F040C2" w:rsidTr="00361A74">
        <w:trPr>
          <w:trHeight w:val="525"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97" w:rsidRPr="005F6179" w:rsidRDefault="00DD4C97" w:rsidP="00586697">
            <w:pPr>
              <w:rPr>
                <w:i/>
                <w:iCs/>
                <w:sz w:val="20"/>
                <w:szCs w:val="20"/>
              </w:rPr>
            </w:pPr>
            <w:r w:rsidRPr="005F6179">
              <w:rPr>
                <w:i/>
                <w:iCs/>
                <w:sz w:val="20"/>
                <w:szCs w:val="20"/>
              </w:rPr>
              <w:t>Расходы на выплату  персоналу  государственных (муниципальных) органов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4C97" w:rsidRDefault="00DD4C97" w:rsidP="00586697">
            <w:r w:rsidRPr="00042D97">
              <w:rPr>
                <w:bCs/>
                <w:iCs/>
                <w:sz w:val="20"/>
                <w:szCs w:val="20"/>
              </w:rPr>
              <w:t>930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C97" w:rsidRPr="00C564D0" w:rsidRDefault="00DD4C97" w:rsidP="00586697">
            <w:pPr>
              <w:rPr>
                <w:bCs/>
                <w:sz w:val="20"/>
                <w:szCs w:val="20"/>
              </w:rPr>
            </w:pPr>
            <w:r w:rsidRPr="00C564D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C97" w:rsidRPr="00C564D0" w:rsidRDefault="00DD4C97" w:rsidP="0058669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C97" w:rsidRDefault="00DD4C97" w:rsidP="00586697">
            <w:pPr>
              <w:rPr>
                <w:sz w:val="20"/>
                <w:szCs w:val="20"/>
              </w:rPr>
            </w:pPr>
          </w:p>
          <w:p w:rsidR="00DD4C97" w:rsidRPr="005F6179" w:rsidRDefault="00DD4C97" w:rsidP="00586697">
            <w:pPr>
              <w:rPr>
                <w:sz w:val="20"/>
                <w:szCs w:val="20"/>
              </w:rPr>
            </w:pPr>
            <w:r w:rsidRPr="005F6179">
              <w:rPr>
                <w:sz w:val="20"/>
                <w:szCs w:val="20"/>
              </w:rPr>
              <w:t>30 0 00 80010</w:t>
            </w:r>
          </w:p>
          <w:p w:rsidR="00DD4C97" w:rsidRPr="005F6179" w:rsidRDefault="00DD4C97" w:rsidP="0058669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C97" w:rsidRPr="005F6179" w:rsidRDefault="00DD4C97" w:rsidP="00586697">
            <w:pPr>
              <w:jc w:val="center"/>
              <w:rPr>
                <w:bCs/>
                <w:sz w:val="20"/>
                <w:szCs w:val="20"/>
              </w:rPr>
            </w:pPr>
            <w:r w:rsidRPr="005F6179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C97" w:rsidRPr="00C564D0" w:rsidRDefault="00DD4C97" w:rsidP="0058669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1715,00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4C97" w:rsidRDefault="00DD4C97" w:rsidP="00586697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DD4C97" w:rsidRPr="0083399C" w:rsidRDefault="00DD4C97" w:rsidP="005866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4C97" w:rsidRDefault="00DD4C97" w:rsidP="00586697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DD4C97" w:rsidRPr="0083399C" w:rsidRDefault="00DD4C97" w:rsidP="005866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DD4C97" w:rsidRPr="00F040C2" w:rsidTr="00361A74">
        <w:trPr>
          <w:trHeight w:val="450"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97" w:rsidRPr="00C817E1" w:rsidRDefault="00DD4C97" w:rsidP="00586697">
            <w:pPr>
              <w:jc w:val="both"/>
              <w:rPr>
                <w:i/>
                <w:iCs/>
                <w:sz w:val="20"/>
                <w:szCs w:val="20"/>
              </w:rPr>
            </w:pPr>
            <w:r w:rsidRPr="00C817E1">
              <w:rPr>
                <w:i/>
                <w:iCs/>
                <w:sz w:val="20"/>
                <w:szCs w:val="20"/>
              </w:rPr>
              <w:t xml:space="preserve">Закупка товаров, работ и услуг для  государственных (муниципальных)  нужд 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4C97" w:rsidRDefault="00DD4C97" w:rsidP="00586697">
            <w:r w:rsidRPr="00042D97">
              <w:rPr>
                <w:bCs/>
                <w:iCs/>
                <w:sz w:val="20"/>
                <w:szCs w:val="20"/>
              </w:rPr>
              <w:t>930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C97" w:rsidRPr="00741A06" w:rsidRDefault="00DD4C97" w:rsidP="00586697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C97" w:rsidRPr="00741A06" w:rsidRDefault="00DD4C97" w:rsidP="00586697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04</w:t>
            </w:r>
          </w:p>
        </w:tc>
        <w:tc>
          <w:tcPr>
            <w:tcW w:w="7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C97" w:rsidRPr="005F6179" w:rsidRDefault="00DD4C97" w:rsidP="00586697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</w:t>
            </w:r>
            <w:r w:rsidRPr="005F6179">
              <w:rPr>
                <w:i/>
                <w:sz w:val="20"/>
                <w:szCs w:val="20"/>
              </w:rPr>
              <w:t>0 0 15 81140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C97" w:rsidRPr="00741A06" w:rsidRDefault="00DD4C97" w:rsidP="00586697">
            <w:pPr>
              <w:jc w:val="center"/>
              <w:rPr>
                <w:i/>
                <w:sz w:val="20"/>
                <w:szCs w:val="20"/>
              </w:rPr>
            </w:pPr>
            <w:r w:rsidRPr="00741A06">
              <w:rPr>
                <w:i/>
                <w:sz w:val="20"/>
                <w:szCs w:val="20"/>
              </w:rPr>
              <w:t>200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C97" w:rsidRPr="00AC29A9" w:rsidRDefault="00DD4C97" w:rsidP="00586697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2273,00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4C97" w:rsidRDefault="00DD4C97" w:rsidP="00586697">
            <w:pPr>
              <w:jc w:val="center"/>
              <w:rPr>
                <w:bCs/>
                <w:i/>
                <w:color w:val="000000"/>
                <w:sz w:val="20"/>
                <w:szCs w:val="20"/>
              </w:rPr>
            </w:pPr>
          </w:p>
          <w:p w:rsidR="00DD4C97" w:rsidRPr="00586697" w:rsidRDefault="00DD4C97" w:rsidP="005866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4C97" w:rsidRDefault="00DD4C97" w:rsidP="00586697">
            <w:pPr>
              <w:jc w:val="center"/>
              <w:rPr>
                <w:bCs/>
                <w:i/>
                <w:color w:val="000000"/>
                <w:sz w:val="20"/>
                <w:szCs w:val="20"/>
              </w:rPr>
            </w:pPr>
          </w:p>
          <w:p w:rsidR="00DD4C97" w:rsidRPr="00586697" w:rsidRDefault="00DD4C97" w:rsidP="005866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DD4C97" w:rsidRPr="00F040C2" w:rsidTr="00361A74">
        <w:trPr>
          <w:trHeight w:val="422"/>
        </w:trPr>
        <w:tc>
          <w:tcPr>
            <w:tcW w:w="15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97" w:rsidRPr="00F040C2" w:rsidRDefault="00DD4C97" w:rsidP="001E4C2D">
            <w:pPr>
              <w:rPr>
                <w:i/>
                <w:iCs/>
                <w:sz w:val="20"/>
                <w:szCs w:val="20"/>
              </w:rPr>
            </w:pPr>
            <w:r w:rsidRPr="00F040C2">
              <w:rPr>
                <w:i/>
                <w:iCs/>
                <w:sz w:val="20"/>
                <w:szCs w:val="20"/>
              </w:rPr>
              <w:t>Иные закупки товаров, работ и услуг для  государственных (муниципальных)нужд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4C97" w:rsidRDefault="00DD4C97">
            <w:r w:rsidRPr="00042D97">
              <w:rPr>
                <w:bCs/>
                <w:iCs/>
                <w:sz w:val="20"/>
                <w:szCs w:val="20"/>
              </w:rPr>
              <w:t>930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C97" w:rsidRPr="00741A06" w:rsidRDefault="00DD4C97" w:rsidP="001E4C2D">
            <w:pPr>
              <w:jc w:val="center"/>
              <w:rPr>
                <w:i/>
                <w:sz w:val="20"/>
                <w:szCs w:val="20"/>
              </w:rPr>
            </w:pPr>
            <w:r w:rsidRPr="00741A06">
              <w:rPr>
                <w:i/>
                <w:sz w:val="20"/>
                <w:szCs w:val="20"/>
              </w:rPr>
              <w:t>0</w:t>
            </w:r>
            <w:r>
              <w:rPr>
                <w:i/>
                <w:sz w:val="20"/>
                <w:szCs w:val="20"/>
              </w:rPr>
              <w:t>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C97" w:rsidRPr="00741A06" w:rsidRDefault="00DD4C97" w:rsidP="001E4C2D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04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C97" w:rsidRPr="005F6179" w:rsidRDefault="00DD4C97" w:rsidP="001E4C2D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</w:t>
            </w:r>
            <w:r w:rsidRPr="005F6179">
              <w:rPr>
                <w:i/>
                <w:sz w:val="20"/>
                <w:szCs w:val="20"/>
              </w:rPr>
              <w:t>0 0 15 81140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C97" w:rsidRPr="00741A06" w:rsidRDefault="00DD4C97" w:rsidP="001E4C2D">
            <w:pPr>
              <w:jc w:val="center"/>
              <w:rPr>
                <w:i/>
                <w:iCs/>
                <w:sz w:val="20"/>
                <w:szCs w:val="20"/>
              </w:rPr>
            </w:pPr>
            <w:r w:rsidRPr="00741A06">
              <w:rPr>
                <w:i/>
                <w:iCs/>
                <w:sz w:val="20"/>
                <w:szCs w:val="20"/>
              </w:rPr>
              <w:t>240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C97" w:rsidRPr="00741A06" w:rsidRDefault="00DD4C97" w:rsidP="001E4C2D">
            <w:pPr>
              <w:jc w:val="center"/>
              <w:rPr>
                <w:bCs/>
                <w:i/>
                <w:color w:val="000000"/>
                <w:sz w:val="20"/>
                <w:szCs w:val="20"/>
              </w:rPr>
            </w:pPr>
            <w:r>
              <w:rPr>
                <w:bCs/>
                <w:i/>
                <w:color w:val="000000"/>
                <w:sz w:val="20"/>
                <w:szCs w:val="20"/>
              </w:rPr>
              <w:t>2273,00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4C97" w:rsidRDefault="00DD4C97" w:rsidP="001E4C2D">
            <w:pPr>
              <w:jc w:val="center"/>
              <w:rPr>
                <w:bCs/>
                <w:i/>
                <w:color w:val="000000"/>
                <w:sz w:val="20"/>
                <w:szCs w:val="20"/>
              </w:rPr>
            </w:pPr>
          </w:p>
          <w:p w:rsidR="00DD4C97" w:rsidRPr="00586697" w:rsidRDefault="00DD4C97" w:rsidP="005866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4C97" w:rsidRDefault="00DD4C97" w:rsidP="001E4C2D">
            <w:pPr>
              <w:jc w:val="center"/>
              <w:rPr>
                <w:bCs/>
                <w:i/>
                <w:color w:val="000000"/>
                <w:sz w:val="20"/>
                <w:szCs w:val="20"/>
              </w:rPr>
            </w:pPr>
          </w:p>
          <w:p w:rsidR="00DD4C97" w:rsidRPr="00586697" w:rsidRDefault="00DD4C97" w:rsidP="005866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DD4C97" w:rsidRPr="00F040C2" w:rsidTr="00361A74">
        <w:trPr>
          <w:trHeight w:val="139"/>
        </w:trPr>
        <w:tc>
          <w:tcPr>
            <w:tcW w:w="15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97" w:rsidRPr="00F040C2" w:rsidRDefault="00DD4C97" w:rsidP="0058669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4C97" w:rsidRPr="001E4C2D" w:rsidRDefault="00DD4C97" w:rsidP="00586697">
            <w:pPr>
              <w:rPr>
                <w:b/>
              </w:rPr>
            </w:pPr>
            <w:r w:rsidRPr="001E4C2D">
              <w:rPr>
                <w:b/>
                <w:bCs/>
                <w:iCs/>
                <w:sz w:val="20"/>
                <w:szCs w:val="20"/>
              </w:rPr>
              <w:t>930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C97" w:rsidRPr="00741A06" w:rsidRDefault="00DD4C97" w:rsidP="0058669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C97" w:rsidRPr="00741A06" w:rsidRDefault="00DD4C97" w:rsidP="0058669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C97" w:rsidRPr="005F6179" w:rsidRDefault="00DD4C97" w:rsidP="0058669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C97" w:rsidRPr="00F040C2" w:rsidRDefault="00DD4C97" w:rsidP="0058669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C97" w:rsidRPr="00F040C2" w:rsidRDefault="00DD4C97" w:rsidP="00586697">
            <w:pPr>
              <w:jc w:val="center"/>
              <w:rPr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Cs/>
                <w:color w:val="000000"/>
                <w:sz w:val="20"/>
                <w:szCs w:val="20"/>
              </w:rPr>
              <w:t>14800,00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4C97" w:rsidRDefault="00DD4C97" w:rsidP="00586697">
            <w:pPr>
              <w:jc w:val="center"/>
              <w:rPr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4C97" w:rsidRDefault="00DD4C97" w:rsidP="00586697">
            <w:pPr>
              <w:jc w:val="center"/>
              <w:rPr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Cs/>
                <w:color w:val="000000"/>
                <w:sz w:val="20"/>
                <w:szCs w:val="20"/>
              </w:rPr>
              <w:t>0,00</w:t>
            </w:r>
          </w:p>
        </w:tc>
      </w:tr>
      <w:tr w:rsidR="00DD4C97" w:rsidRPr="00F040C2" w:rsidTr="00361A74">
        <w:trPr>
          <w:trHeight w:val="300"/>
        </w:trPr>
        <w:tc>
          <w:tcPr>
            <w:tcW w:w="15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97" w:rsidRPr="00F040C2" w:rsidRDefault="00DD4C97" w:rsidP="0058669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Водное хозяйство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4C97" w:rsidRPr="001E4C2D" w:rsidRDefault="00DD4C97" w:rsidP="00586697">
            <w:pPr>
              <w:rPr>
                <w:b/>
              </w:rPr>
            </w:pPr>
            <w:r w:rsidRPr="001E4C2D">
              <w:rPr>
                <w:b/>
                <w:bCs/>
                <w:iCs/>
                <w:sz w:val="20"/>
                <w:szCs w:val="20"/>
              </w:rPr>
              <w:t>930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C97" w:rsidRPr="00741A06" w:rsidRDefault="00DD4C97" w:rsidP="0058669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C97" w:rsidRPr="00741A06" w:rsidRDefault="00DD4C97" w:rsidP="0058669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C97" w:rsidRPr="005F6179" w:rsidRDefault="00DD4C97" w:rsidP="00586697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C97" w:rsidRPr="00F040C2" w:rsidRDefault="00DD4C97" w:rsidP="0058669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C97" w:rsidRPr="00F040C2" w:rsidRDefault="00DD4C97" w:rsidP="005866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iCs/>
                <w:color w:val="000000"/>
                <w:sz w:val="20"/>
                <w:szCs w:val="20"/>
              </w:rPr>
              <w:t>14800,00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4C97" w:rsidRDefault="00DD4C97" w:rsidP="00586697">
            <w:pPr>
              <w:rPr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Cs/>
                <w:color w:val="000000"/>
                <w:sz w:val="20"/>
                <w:szCs w:val="20"/>
              </w:rPr>
              <w:t xml:space="preserve">      0,00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4C97" w:rsidRDefault="00DD4C97" w:rsidP="00586697">
            <w:pPr>
              <w:rPr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Cs/>
                <w:color w:val="000000"/>
                <w:sz w:val="20"/>
                <w:szCs w:val="20"/>
              </w:rPr>
              <w:t xml:space="preserve">     0,00</w:t>
            </w:r>
          </w:p>
        </w:tc>
      </w:tr>
      <w:tr w:rsidR="00DD4C97" w:rsidRPr="00F040C2" w:rsidTr="00361A74">
        <w:trPr>
          <w:trHeight w:val="299"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97" w:rsidRPr="00AC29A9" w:rsidRDefault="00DD4C97" w:rsidP="00586697">
            <w:pPr>
              <w:jc w:val="both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Содержание,текущий и капитальный ремонт и обеспечение безопасности гидротехнических сооружений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4C97" w:rsidRPr="00AC29A9" w:rsidRDefault="00DD4C97" w:rsidP="00586697">
            <w:r w:rsidRPr="00AC29A9">
              <w:rPr>
                <w:bCs/>
                <w:iCs/>
                <w:sz w:val="20"/>
                <w:szCs w:val="20"/>
              </w:rPr>
              <w:t>930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C97" w:rsidRPr="00AC29A9" w:rsidRDefault="00DD4C97" w:rsidP="00586697">
            <w:pPr>
              <w:jc w:val="center"/>
              <w:rPr>
                <w:bCs/>
                <w:i/>
                <w:sz w:val="20"/>
                <w:szCs w:val="20"/>
              </w:rPr>
            </w:pPr>
            <w:r w:rsidRPr="00AC29A9">
              <w:rPr>
                <w:bCs/>
                <w:i/>
                <w:sz w:val="20"/>
                <w:szCs w:val="20"/>
              </w:rPr>
              <w:t>04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C97" w:rsidRPr="00AC29A9" w:rsidRDefault="00DD4C97" w:rsidP="00586697">
            <w:pPr>
              <w:jc w:val="center"/>
              <w:rPr>
                <w:bCs/>
                <w:i/>
                <w:sz w:val="20"/>
                <w:szCs w:val="20"/>
              </w:rPr>
            </w:pPr>
            <w:r w:rsidRPr="00AC29A9">
              <w:rPr>
                <w:bCs/>
                <w:i/>
                <w:sz w:val="20"/>
                <w:szCs w:val="20"/>
              </w:rPr>
              <w:t>06</w:t>
            </w:r>
          </w:p>
        </w:tc>
        <w:tc>
          <w:tcPr>
            <w:tcW w:w="7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C97" w:rsidRPr="00AC29A9" w:rsidRDefault="00DD4C97" w:rsidP="00586697">
            <w:pPr>
              <w:jc w:val="center"/>
              <w:rPr>
                <w:bCs/>
                <w:i/>
                <w:sz w:val="20"/>
                <w:szCs w:val="20"/>
              </w:rPr>
            </w:pPr>
            <w:r w:rsidRPr="00AC29A9">
              <w:rPr>
                <w:bCs/>
                <w:i/>
                <w:sz w:val="20"/>
                <w:szCs w:val="20"/>
              </w:rPr>
              <w:t>300 2283300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C97" w:rsidRPr="00AC29A9" w:rsidRDefault="00DD4C97" w:rsidP="00586697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C97" w:rsidRPr="00AC29A9" w:rsidRDefault="00DD4C97" w:rsidP="00586697">
            <w:pPr>
              <w:jc w:val="center"/>
              <w:rPr>
                <w:bCs/>
                <w:i/>
                <w:color w:val="000000"/>
                <w:sz w:val="20"/>
                <w:szCs w:val="20"/>
              </w:rPr>
            </w:pPr>
            <w:r w:rsidRPr="00AC29A9">
              <w:rPr>
                <w:bCs/>
                <w:i/>
                <w:color w:val="000000"/>
                <w:sz w:val="20"/>
                <w:szCs w:val="20"/>
              </w:rPr>
              <w:t>14800,00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4C97" w:rsidRDefault="00DD4C97" w:rsidP="00586697">
            <w:pPr>
              <w:jc w:val="center"/>
              <w:rPr>
                <w:b/>
                <w:bCs/>
                <w:i/>
                <w:color w:val="000000"/>
                <w:sz w:val="20"/>
                <w:szCs w:val="20"/>
              </w:rPr>
            </w:pPr>
          </w:p>
          <w:p w:rsidR="00DD4C97" w:rsidRPr="00586697" w:rsidRDefault="00DD4C97" w:rsidP="005866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4C97" w:rsidRDefault="00DD4C97" w:rsidP="00586697">
            <w:pPr>
              <w:jc w:val="center"/>
              <w:rPr>
                <w:b/>
                <w:bCs/>
                <w:i/>
                <w:color w:val="000000"/>
                <w:sz w:val="20"/>
                <w:szCs w:val="20"/>
              </w:rPr>
            </w:pPr>
          </w:p>
          <w:p w:rsidR="00DD4C97" w:rsidRPr="00586697" w:rsidRDefault="00DD4C97" w:rsidP="005866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DD4C97" w:rsidRPr="00F040C2" w:rsidTr="00361A74">
        <w:trPr>
          <w:trHeight w:val="450"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97" w:rsidRPr="00C817E1" w:rsidRDefault="00DD4C97" w:rsidP="00586697">
            <w:pPr>
              <w:jc w:val="both"/>
              <w:rPr>
                <w:i/>
                <w:iCs/>
                <w:sz w:val="20"/>
                <w:szCs w:val="20"/>
              </w:rPr>
            </w:pPr>
            <w:r w:rsidRPr="00C817E1">
              <w:rPr>
                <w:i/>
                <w:iCs/>
                <w:sz w:val="20"/>
                <w:szCs w:val="20"/>
              </w:rPr>
              <w:t xml:space="preserve">Закупка товаров, работ и услуг для  государственных (муниципальных)  нужд 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4C97" w:rsidRDefault="00DD4C97" w:rsidP="00586697">
            <w:r w:rsidRPr="00042D97">
              <w:rPr>
                <w:bCs/>
                <w:iCs/>
                <w:sz w:val="20"/>
                <w:szCs w:val="20"/>
              </w:rPr>
              <w:t>930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C97" w:rsidRPr="00741A06" w:rsidRDefault="00DD4C97" w:rsidP="00586697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04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C97" w:rsidRPr="00741A06" w:rsidRDefault="00DD4C97" w:rsidP="00586697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06</w:t>
            </w:r>
          </w:p>
        </w:tc>
        <w:tc>
          <w:tcPr>
            <w:tcW w:w="7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C97" w:rsidRPr="005F6179" w:rsidRDefault="00DD4C97" w:rsidP="00586697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30 0 228330</w:t>
            </w:r>
            <w:r w:rsidRPr="005F6179">
              <w:rPr>
                <w:i/>
                <w:sz w:val="20"/>
                <w:szCs w:val="20"/>
              </w:rPr>
              <w:t>0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C97" w:rsidRPr="00741A06" w:rsidRDefault="00DD4C97" w:rsidP="00586697">
            <w:pPr>
              <w:jc w:val="center"/>
              <w:rPr>
                <w:i/>
                <w:sz w:val="20"/>
                <w:szCs w:val="20"/>
              </w:rPr>
            </w:pPr>
            <w:r w:rsidRPr="00741A06">
              <w:rPr>
                <w:i/>
                <w:sz w:val="20"/>
                <w:szCs w:val="20"/>
              </w:rPr>
              <w:t>200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C97" w:rsidRPr="00AC29A9" w:rsidRDefault="00DD4C97" w:rsidP="00586697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122</w:t>
            </w:r>
            <w:r w:rsidRPr="00AC29A9">
              <w:rPr>
                <w:bCs/>
                <w:i/>
                <w:sz w:val="20"/>
                <w:szCs w:val="20"/>
              </w:rPr>
              <w:t>00,00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4C97" w:rsidRDefault="00DD4C97" w:rsidP="00586697">
            <w:pPr>
              <w:jc w:val="center"/>
              <w:rPr>
                <w:bCs/>
                <w:i/>
                <w:color w:val="000000"/>
                <w:sz w:val="20"/>
                <w:szCs w:val="20"/>
              </w:rPr>
            </w:pPr>
          </w:p>
          <w:p w:rsidR="00DD4C97" w:rsidRPr="00586697" w:rsidRDefault="00DD4C97" w:rsidP="005866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4C97" w:rsidRDefault="00DD4C97" w:rsidP="00586697">
            <w:pPr>
              <w:jc w:val="center"/>
              <w:rPr>
                <w:bCs/>
                <w:i/>
                <w:color w:val="000000"/>
                <w:sz w:val="20"/>
                <w:szCs w:val="20"/>
              </w:rPr>
            </w:pPr>
          </w:p>
          <w:p w:rsidR="00DD4C97" w:rsidRPr="00586697" w:rsidRDefault="00DD4C97" w:rsidP="005866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DD4C97" w:rsidRPr="00F040C2" w:rsidTr="00361A74">
        <w:trPr>
          <w:trHeight w:val="435"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97" w:rsidRPr="00C817E1" w:rsidRDefault="00DD4C97" w:rsidP="00586697">
            <w:pPr>
              <w:jc w:val="both"/>
              <w:rPr>
                <w:i/>
                <w:iCs/>
                <w:sz w:val="20"/>
                <w:szCs w:val="20"/>
              </w:rPr>
            </w:pPr>
            <w:r w:rsidRPr="00C817E1">
              <w:rPr>
                <w:i/>
                <w:iCs/>
                <w:sz w:val="20"/>
                <w:szCs w:val="20"/>
              </w:rPr>
              <w:t xml:space="preserve">Иные закупки товаров, работ и услуг для  государственных (муниципальных) нужд 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4C97" w:rsidRDefault="00DD4C97" w:rsidP="00586697">
            <w:r w:rsidRPr="00042D97">
              <w:rPr>
                <w:bCs/>
                <w:iCs/>
                <w:sz w:val="20"/>
                <w:szCs w:val="20"/>
              </w:rPr>
              <w:t>930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C97" w:rsidRPr="00741A06" w:rsidRDefault="00DD4C97" w:rsidP="00586697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04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C97" w:rsidRPr="00741A06" w:rsidRDefault="00DD4C97" w:rsidP="00586697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06</w:t>
            </w:r>
          </w:p>
        </w:tc>
        <w:tc>
          <w:tcPr>
            <w:tcW w:w="7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C97" w:rsidRPr="005F6179" w:rsidRDefault="00DD4C97" w:rsidP="00586697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30 0 228330</w:t>
            </w:r>
            <w:r w:rsidRPr="005F6179">
              <w:rPr>
                <w:i/>
                <w:sz w:val="20"/>
                <w:szCs w:val="20"/>
              </w:rPr>
              <w:t>0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C97" w:rsidRPr="00741A06" w:rsidRDefault="00DD4C97" w:rsidP="00586697">
            <w:pPr>
              <w:jc w:val="center"/>
              <w:rPr>
                <w:i/>
                <w:iCs/>
                <w:sz w:val="20"/>
                <w:szCs w:val="20"/>
              </w:rPr>
            </w:pPr>
            <w:r w:rsidRPr="00741A06">
              <w:rPr>
                <w:i/>
                <w:iCs/>
                <w:sz w:val="20"/>
                <w:szCs w:val="20"/>
              </w:rPr>
              <w:t>240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C97" w:rsidRPr="00AC29A9" w:rsidRDefault="00DD4C97" w:rsidP="00586697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122</w:t>
            </w:r>
            <w:r w:rsidRPr="00AC29A9">
              <w:rPr>
                <w:bCs/>
                <w:i/>
                <w:sz w:val="20"/>
                <w:szCs w:val="20"/>
              </w:rPr>
              <w:t>00,00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4C97" w:rsidRDefault="00DD4C97" w:rsidP="00586697">
            <w:pPr>
              <w:jc w:val="center"/>
              <w:rPr>
                <w:bCs/>
                <w:i/>
                <w:color w:val="000000"/>
                <w:sz w:val="20"/>
                <w:szCs w:val="20"/>
              </w:rPr>
            </w:pPr>
          </w:p>
          <w:p w:rsidR="00DD4C97" w:rsidRPr="00586697" w:rsidRDefault="00DD4C97" w:rsidP="005866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4C97" w:rsidRDefault="00DD4C97" w:rsidP="00586697">
            <w:pPr>
              <w:jc w:val="center"/>
              <w:rPr>
                <w:bCs/>
                <w:i/>
                <w:color w:val="000000"/>
                <w:sz w:val="20"/>
                <w:szCs w:val="20"/>
              </w:rPr>
            </w:pPr>
          </w:p>
          <w:p w:rsidR="00DD4C97" w:rsidRPr="00586697" w:rsidRDefault="00DD4C97" w:rsidP="005866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DD4C97" w:rsidRPr="00F040C2" w:rsidTr="007222CC">
        <w:trPr>
          <w:trHeight w:val="450"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97" w:rsidRPr="00C817E1" w:rsidRDefault="00DD4C97" w:rsidP="007222CC">
            <w:pPr>
              <w:jc w:val="both"/>
              <w:rPr>
                <w:i/>
                <w:iCs/>
                <w:sz w:val="20"/>
                <w:szCs w:val="20"/>
              </w:rPr>
            </w:pPr>
            <w:r w:rsidRPr="00C817E1">
              <w:rPr>
                <w:i/>
                <w:iCs/>
                <w:sz w:val="20"/>
                <w:szCs w:val="20"/>
              </w:rPr>
              <w:t xml:space="preserve">Закупка товаров, работ и услуг для  государственных (муниципальных)  нужд 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4C97" w:rsidRDefault="00DD4C97" w:rsidP="007222CC">
            <w:r w:rsidRPr="00042D97">
              <w:rPr>
                <w:bCs/>
                <w:iCs/>
                <w:sz w:val="20"/>
                <w:szCs w:val="20"/>
              </w:rPr>
              <w:t>930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C97" w:rsidRPr="00741A06" w:rsidRDefault="00DD4C97" w:rsidP="007222CC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04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C97" w:rsidRPr="00741A06" w:rsidRDefault="00DD4C97" w:rsidP="007222CC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06</w:t>
            </w:r>
          </w:p>
        </w:tc>
        <w:tc>
          <w:tcPr>
            <w:tcW w:w="7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C97" w:rsidRPr="005F6179" w:rsidRDefault="00DD4C97" w:rsidP="007222CC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30 0 228330</w:t>
            </w:r>
            <w:r w:rsidRPr="005F6179">
              <w:rPr>
                <w:i/>
                <w:sz w:val="20"/>
                <w:szCs w:val="20"/>
              </w:rPr>
              <w:t>0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C97" w:rsidRPr="00741A06" w:rsidRDefault="00DD4C97" w:rsidP="007222CC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800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C97" w:rsidRPr="00AC29A9" w:rsidRDefault="00DD4C97" w:rsidP="007222CC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26</w:t>
            </w:r>
            <w:r w:rsidRPr="00AC29A9">
              <w:rPr>
                <w:bCs/>
                <w:i/>
                <w:sz w:val="20"/>
                <w:szCs w:val="20"/>
              </w:rPr>
              <w:t>00,00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4C97" w:rsidRDefault="00DD4C97" w:rsidP="007222CC">
            <w:pPr>
              <w:jc w:val="center"/>
              <w:rPr>
                <w:bCs/>
                <w:i/>
                <w:color w:val="000000"/>
                <w:sz w:val="20"/>
                <w:szCs w:val="20"/>
              </w:rPr>
            </w:pPr>
          </w:p>
          <w:p w:rsidR="00DD4C97" w:rsidRPr="00586697" w:rsidRDefault="00DD4C97" w:rsidP="007222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4C97" w:rsidRDefault="00DD4C97" w:rsidP="007222CC">
            <w:pPr>
              <w:jc w:val="center"/>
              <w:rPr>
                <w:bCs/>
                <w:i/>
                <w:color w:val="000000"/>
                <w:sz w:val="20"/>
                <w:szCs w:val="20"/>
              </w:rPr>
            </w:pPr>
          </w:p>
          <w:p w:rsidR="00DD4C97" w:rsidRPr="00586697" w:rsidRDefault="00DD4C97" w:rsidP="007222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DD4C97" w:rsidRPr="00F040C2" w:rsidTr="007222CC">
        <w:trPr>
          <w:trHeight w:val="435"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97" w:rsidRPr="00C817E1" w:rsidRDefault="00DD4C97" w:rsidP="007222CC">
            <w:pPr>
              <w:jc w:val="both"/>
              <w:rPr>
                <w:i/>
                <w:iCs/>
                <w:sz w:val="20"/>
                <w:szCs w:val="20"/>
              </w:rPr>
            </w:pPr>
            <w:r w:rsidRPr="00C817E1">
              <w:rPr>
                <w:i/>
                <w:iCs/>
                <w:sz w:val="20"/>
                <w:szCs w:val="20"/>
              </w:rPr>
              <w:t xml:space="preserve">Иные закупки товаров, работ и услуг для  государственных (муниципальных) нужд 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4C97" w:rsidRDefault="00DD4C97" w:rsidP="007222CC">
            <w:r w:rsidRPr="00042D97">
              <w:rPr>
                <w:bCs/>
                <w:iCs/>
                <w:sz w:val="20"/>
                <w:szCs w:val="20"/>
              </w:rPr>
              <w:t>930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C97" w:rsidRPr="00741A06" w:rsidRDefault="00DD4C97" w:rsidP="007222CC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04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C97" w:rsidRPr="00741A06" w:rsidRDefault="00DD4C97" w:rsidP="007222CC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06</w:t>
            </w:r>
          </w:p>
        </w:tc>
        <w:tc>
          <w:tcPr>
            <w:tcW w:w="7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C97" w:rsidRPr="005F6179" w:rsidRDefault="00DD4C97" w:rsidP="007222CC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30 0 228330</w:t>
            </w:r>
            <w:r w:rsidRPr="005F6179">
              <w:rPr>
                <w:i/>
                <w:sz w:val="20"/>
                <w:szCs w:val="20"/>
              </w:rPr>
              <w:t>0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C97" w:rsidRPr="00741A06" w:rsidRDefault="00DD4C97" w:rsidP="007222CC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850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C97" w:rsidRPr="00AC29A9" w:rsidRDefault="00DD4C97" w:rsidP="007222CC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2600,00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4C97" w:rsidRDefault="00DD4C97" w:rsidP="007222CC">
            <w:pPr>
              <w:jc w:val="center"/>
              <w:rPr>
                <w:bCs/>
                <w:i/>
                <w:color w:val="000000"/>
                <w:sz w:val="20"/>
                <w:szCs w:val="20"/>
              </w:rPr>
            </w:pPr>
          </w:p>
          <w:p w:rsidR="00DD4C97" w:rsidRPr="00586697" w:rsidRDefault="00DD4C97" w:rsidP="007222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4C97" w:rsidRDefault="00DD4C97" w:rsidP="007222CC">
            <w:pPr>
              <w:jc w:val="center"/>
              <w:rPr>
                <w:bCs/>
                <w:i/>
                <w:color w:val="000000"/>
                <w:sz w:val="20"/>
                <w:szCs w:val="20"/>
              </w:rPr>
            </w:pPr>
          </w:p>
          <w:p w:rsidR="00DD4C97" w:rsidRPr="00586697" w:rsidRDefault="00DD4C97" w:rsidP="007222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DD4C97" w:rsidRPr="00F040C2" w:rsidTr="00361A74">
        <w:trPr>
          <w:trHeight w:val="170"/>
        </w:trPr>
        <w:tc>
          <w:tcPr>
            <w:tcW w:w="15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97" w:rsidRPr="00F040C2" w:rsidRDefault="00DD4C97" w:rsidP="001E4C2D">
            <w:pPr>
              <w:rPr>
                <w:b/>
                <w:bCs/>
                <w:sz w:val="20"/>
                <w:szCs w:val="20"/>
              </w:rPr>
            </w:pPr>
            <w:r w:rsidRPr="00F040C2">
              <w:rPr>
                <w:b/>
                <w:bCs/>
                <w:sz w:val="20"/>
                <w:szCs w:val="20"/>
              </w:rPr>
              <w:t xml:space="preserve">Всего расходов     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4C97" w:rsidRDefault="00DD4C97">
            <w:r w:rsidRPr="00042D97">
              <w:rPr>
                <w:bCs/>
                <w:iCs/>
                <w:sz w:val="20"/>
                <w:szCs w:val="20"/>
              </w:rPr>
              <w:t>930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D4C97" w:rsidRPr="00F040C2" w:rsidRDefault="00DD4C97" w:rsidP="001E4C2D">
            <w:pPr>
              <w:rPr>
                <w:b/>
                <w:bCs/>
                <w:sz w:val="20"/>
                <w:szCs w:val="20"/>
              </w:rPr>
            </w:pPr>
            <w:r w:rsidRPr="00F040C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D4C97" w:rsidRPr="00F040C2" w:rsidRDefault="00DD4C97" w:rsidP="001E4C2D">
            <w:pPr>
              <w:rPr>
                <w:b/>
                <w:bCs/>
                <w:sz w:val="20"/>
                <w:szCs w:val="20"/>
              </w:rPr>
            </w:pPr>
            <w:r w:rsidRPr="00F040C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D4C97" w:rsidRPr="00F040C2" w:rsidRDefault="00DD4C97" w:rsidP="001E4C2D">
            <w:pPr>
              <w:rPr>
                <w:b/>
                <w:bCs/>
                <w:sz w:val="20"/>
                <w:szCs w:val="20"/>
              </w:rPr>
            </w:pPr>
            <w:r w:rsidRPr="00F040C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D4C97" w:rsidRPr="00F040C2" w:rsidRDefault="00DD4C97" w:rsidP="001E4C2D">
            <w:pPr>
              <w:rPr>
                <w:b/>
                <w:bCs/>
                <w:sz w:val="20"/>
                <w:szCs w:val="20"/>
              </w:rPr>
            </w:pPr>
            <w:r w:rsidRPr="00F040C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4C97" w:rsidRPr="00F040C2" w:rsidRDefault="00DD4C97" w:rsidP="001E4C2D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1147586,00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4C97" w:rsidRDefault="00DD4C97" w:rsidP="001E4C2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4C97" w:rsidRDefault="00DD4C97" w:rsidP="001E4C2D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DD4C97" w:rsidRDefault="00DD4C97" w:rsidP="00741A06">
      <w:pPr>
        <w:ind w:firstLine="708"/>
        <w:jc w:val="both"/>
        <w:rPr>
          <w:sz w:val="28"/>
          <w:szCs w:val="28"/>
        </w:rPr>
      </w:pPr>
    </w:p>
    <w:p w:rsidR="00DD4C97" w:rsidRDefault="00DD4C97" w:rsidP="00741A0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 Внести изменение в приложение </w:t>
      </w:r>
      <w:r>
        <w:rPr>
          <w:color w:val="000000"/>
          <w:sz w:val="28"/>
          <w:szCs w:val="28"/>
        </w:rPr>
        <w:t>7</w:t>
      </w:r>
      <w:r>
        <w:rPr>
          <w:sz w:val="28"/>
          <w:szCs w:val="28"/>
        </w:rPr>
        <w:t xml:space="preserve"> «</w:t>
      </w:r>
      <w:r w:rsidRPr="00AB3A9B">
        <w:rPr>
          <w:sz w:val="28"/>
          <w:szCs w:val="28"/>
        </w:rPr>
        <w:t>Распределение бюджетных ассигнований по  целевым статьям (муниципальным программам и непрограммным направлениям деятельности), группам</w:t>
      </w:r>
      <w:r>
        <w:rPr>
          <w:sz w:val="28"/>
          <w:szCs w:val="28"/>
        </w:rPr>
        <w:t xml:space="preserve"> (группам и подгруппам) видов</w:t>
      </w:r>
      <w:r w:rsidRPr="00AB3A9B">
        <w:rPr>
          <w:sz w:val="28"/>
          <w:szCs w:val="28"/>
        </w:rPr>
        <w:t xml:space="preserve"> расходов классификации расходов бюджета </w:t>
      </w:r>
      <w:r w:rsidRPr="00A36127">
        <w:rPr>
          <w:sz w:val="28"/>
          <w:szCs w:val="28"/>
        </w:rPr>
        <w:t>муни</w:t>
      </w:r>
      <w:r>
        <w:rPr>
          <w:sz w:val="28"/>
          <w:szCs w:val="28"/>
        </w:rPr>
        <w:t>ципального образования «Вельжич</w:t>
      </w:r>
      <w:r w:rsidRPr="00A36127">
        <w:rPr>
          <w:sz w:val="28"/>
          <w:szCs w:val="28"/>
        </w:rPr>
        <w:t>ское сельское поселение Мглинского района, Брянской области»</w:t>
      </w:r>
      <w:r>
        <w:rPr>
          <w:sz w:val="28"/>
          <w:szCs w:val="28"/>
        </w:rPr>
        <w:t xml:space="preserve"> </w:t>
      </w:r>
      <w:r w:rsidRPr="00AB3A9B">
        <w:rPr>
          <w:sz w:val="28"/>
          <w:szCs w:val="28"/>
        </w:rPr>
        <w:t>на 2018 год и на плановый период 2019 и 2020 годов</w:t>
      </w:r>
      <w:r>
        <w:rPr>
          <w:sz w:val="28"/>
          <w:szCs w:val="28"/>
        </w:rPr>
        <w:t>»</w:t>
      </w:r>
    </w:p>
    <w:p w:rsidR="00DD4C97" w:rsidRPr="00DD5B9B" w:rsidRDefault="00DD4C97" w:rsidP="00762804">
      <w:pPr>
        <w:ind w:firstLine="708"/>
        <w:jc w:val="both"/>
      </w:pPr>
      <w:r>
        <w:rPr>
          <w:sz w:val="28"/>
          <w:szCs w:val="28"/>
        </w:rPr>
        <w:t xml:space="preserve">                                                                                                           </w:t>
      </w:r>
      <w:r w:rsidRPr="00DD5B9B">
        <w:t>(рублей)</w:t>
      </w:r>
    </w:p>
    <w:tbl>
      <w:tblPr>
        <w:tblW w:w="10505" w:type="dxa"/>
        <w:tblInd w:w="93" w:type="dxa"/>
        <w:tblLayout w:type="fixed"/>
        <w:tblLook w:val="0000"/>
      </w:tblPr>
      <w:tblGrid>
        <w:gridCol w:w="3559"/>
        <w:gridCol w:w="709"/>
        <w:gridCol w:w="567"/>
        <w:gridCol w:w="567"/>
        <w:gridCol w:w="709"/>
        <w:gridCol w:w="850"/>
        <w:gridCol w:w="567"/>
        <w:gridCol w:w="1276"/>
        <w:gridCol w:w="850"/>
        <w:gridCol w:w="851"/>
      </w:tblGrid>
      <w:tr w:rsidR="00DD4C97" w:rsidRPr="00741A06" w:rsidTr="0009740E">
        <w:trPr>
          <w:trHeight w:val="630"/>
        </w:trPr>
        <w:tc>
          <w:tcPr>
            <w:tcW w:w="3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4C97" w:rsidRPr="00741A06" w:rsidRDefault="00DD4C97" w:rsidP="001E4C2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741A06">
              <w:rPr>
                <w:b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D4C97" w:rsidRPr="00741A06" w:rsidRDefault="00DD4C97" w:rsidP="001E4C2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741A06">
              <w:rPr>
                <w:b/>
                <w:color w:val="000000"/>
                <w:sz w:val="20"/>
                <w:szCs w:val="20"/>
              </w:rPr>
              <w:t>МП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D4C97" w:rsidRPr="00741A06" w:rsidRDefault="00DD4C97" w:rsidP="001E4C2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741A06">
              <w:rPr>
                <w:b/>
                <w:color w:val="000000"/>
                <w:sz w:val="20"/>
                <w:szCs w:val="20"/>
              </w:rPr>
              <w:t>ППМП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D4C97" w:rsidRPr="00741A06" w:rsidRDefault="00DD4C97" w:rsidP="001E4C2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741A06">
              <w:rPr>
                <w:b/>
                <w:color w:val="000000"/>
                <w:sz w:val="20"/>
                <w:szCs w:val="20"/>
              </w:rPr>
              <w:t>ОМ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D4C97" w:rsidRPr="00741A06" w:rsidRDefault="00DD4C97" w:rsidP="001E4C2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741A06">
              <w:rPr>
                <w:b/>
                <w:color w:val="000000"/>
                <w:sz w:val="20"/>
                <w:szCs w:val="20"/>
              </w:rPr>
              <w:t>ГРБС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D4C97" w:rsidRPr="00741A06" w:rsidRDefault="00DD4C97" w:rsidP="001E4C2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741A06">
              <w:rPr>
                <w:b/>
                <w:color w:val="000000"/>
                <w:sz w:val="20"/>
                <w:szCs w:val="20"/>
              </w:rPr>
              <w:t>НР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D4C97" w:rsidRPr="00741A06" w:rsidRDefault="00DD4C97" w:rsidP="001E4C2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741A06">
              <w:rPr>
                <w:b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D4C97" w:rsidRPr="00741A06" w:rsidRDefault="00DD4C97" w:rsidP="001E4C2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741A06">
              <w:rPr>
                <w:b/>
                <w:color w:val="000000"/>
                <w:sz w:val="20"/>
                <w:szCs w:val="20"/>
              </w:rPr>
              <w:t>Сумма на 2018 год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D4C97" w:rsidRPr="004A6DDF" w:rsidRDefault="00DD4C97" w:rsidP="00311D6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Сумма на 2019</w:t>
            </w:r>
            <w:r w:rsidRPr="004A6DDF">
              <w:rPr>
                <w:b/>
                <w:sz w:val="20"/>
                <w:szCs w:val="20"/>
              </w:rPr>
              <w:t xml:space="preserve"> год</w:t>
            </w:r>
          </w:p>
          <w:p w:rsidR="00DD4C97" w:rsidRPr="00741A06" w:rsidRDefault="00DD4C97" w:rsidP="001E4C2D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D4C97" w:rsidRPr="004A6DDF" w:rsidRDefault="00DD4C97" w:rsidP="00311D6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Сумма на 2020</w:t>
            </w:r>
            <w:r w:rsidRPr="004A6DDF">
              <w:rPr>
                <w:b/>
                <w:sz w:val="20"/>
                <w:szCs w:val="20"/>
              </w:rPr>
              <w:t xml:space="preserve"> год</w:t>
            </w:r>
          </w:p>
          <w:p w:rsidR="00DD4C97" w:rsidRPr="00741A06" w:rsidRDefault="00DD4C97" w:rsidP="001E4C2D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DD4C97" w:rsidRPr="00741A06" w:rsidTr="0009740E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DD4C97" w:rsidRPr="00741A06" w:rsidRDefault="00DD4C97" w:rsidP="001E4C2D">
            <w:pPr>
              <w:jc w:val="center"/>
              <w:rPr>
                <w:color w:val="000000"/>
                <w:sz w:val="20"/>
                <w:szCs w:val="20"/>
              </w:rPr>
            </w:pPr>
            <w:r w:rsidRPr="00741A0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DD4C97" w:rsidRPr="00741A06" w:rsidRDefault="00DD4C97" w:rsidP="001E4C2D">
            <w:pPr>
              <w:jc w:val="center"/>
              <w:rPr>
                <w:color w:val="000000"/>
                <w:sz w:val="20"/>
                <w:szCs w:val="20"/>
              </w:rPr>
            </w:pPr>
            <w:r w:rsidRPr="00741A06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DD4C97" w:rsidRPr="00741A06" w:rsidRDefault="00DD4C97" w:rsidP="001E4C2D">
            <w:pPr>
              <w:jc w:val="center"/>
              <w:rPr>
                <w:color w:val="000000"/>
                <w:sz w:val="20"/>
                <w:szCs w:val="20"/>
              </w:rPr>
            </w:pPr>
            <w:r w:rsidRPr="00741A06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DD4C97" w:rsidRPr="00741A06" w:rsidRDefault="00DD4C97" w:rsidP="001E4C2D">
            <w:pPr>
              <w:jc w:val="center"/>
              <w:rPr>
                <w:color w:val="000000"/>
                <w:sz w:val="20"/>
                <w:szCs w:val="20"/>
              </w:rPr>
            </w:pPr>
            <w:r w:rsidRPr="00741A06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DD4C97" w:rsidRPr="00741A06" w:rsidRDefault="00DD4C97" w:rsidP="001E4C2D">
            <w:pPr>
              <w:jc w:val="center"/>
              <w:rPr>
                <w:color w:val="000000"/>
                <w:sz w:val="20"/>
                <w:szCs w:val="20"/>
              </w:rPr>
            </w:pPr>
            <w:r w:rsidRPr="00741A06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DD4C97" w:rsidRPr="00741A06" w:rsidRDefault="00DD4C97" w:rsidP="001E4C2D">
            <w:pPr>
              <w:jc w:val="center"/>
              <w:rPr>
                <w:color w:val="000000"/>
                <w:sz w:val="20"/>
                <w:szCs w:val="20"/>
              </w:rPr>
            </w:pPr>
            <w:r w:rsidRPr="00741A0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DD4C97" w:rsidRPr="00741A06" w:rsidRDefault="00DD4C97" w:rsidP="001E4C2D">
            <w:pPr>
              <w:jc w:val="center"/>
              <w:rPr>
                <w:color w:val="000000"/>
                <w:sz w:val="20"/>
                <w:szCs w:val="20"/>
              </w:rPr>
            </w:pPr>
            <w:r w:rsidRPr="00741A06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DD4C97" w:rsidRPr="00741A06" w:rsidRDefault="00DD4C97" w:rsidP="001E4C2D">
            <w:pPr>
              <w:jc w:val="center"/>
              <w:rPr>
                <w:color w:val="000000"/>
                <w:sz w:val="20"/>
                <w:szCs w:val="20"/>
              </w:rPr>
            </w:pPr>
            <w:r w:rsidRPr="00741A06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DD4C97" w:rsidRPr="00741A06" w:rsidRDefault="00DD4C97" w:rsidP="001E4C2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DD4C97" w:rsidRPr="00741A06" w:rsidRDefault="00DD4C97" w:rsidP="001E4C2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D4C97" w:rsidRPr="00741A06" w:rsidTr="0009740E">
        <w:trPr>
          <w:trHeight w:val="707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C97" w:rsidRPr="004D0F03" w:rsidRDefault="00DD4C97" w:rsidP="001E4C2D">
            <w:pPr>
              <w:rPr>
                <w:b/>
                <w:bCs/>
                <w:sz w:val="20"/>
                <w:szCs w:val="20"/>
              </w:rPr>
            </w:pPr>
            <w:r w:rsidRPr="004D0F03">
              <w:rPr>
                <w:b/>
                <w:bCs/>
                <w:sz w:val="20"/>
                <w:szCs w:val="20"/>
              </w:rPr>
              <w:t>Комплексное социально</w:t>
            </w:r>
            <w:r>
              <w:rPr>
                <w:b/>
                <w:bCs/>
                <w:sz w:val="20"/>
                <w:szCs w:val="20"/>
              </w:rPr>
              <w:t>-экономическое развитие Вельжич</w:t>
            </w:r>
            <w:r w:rsidRPr="004D0F03">
              <w:rPr>
                <w:b/>
                <w:bCs/>
                <w:sz w:val="20"/>
                <w:szCs w:val="20"/>
              </w:rPr>
              <w:t>ского сельского поселения (2018-2020 годы)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4C97" w:rsidRPr="00311D6B" w:rsidRDefault="00DD4C97">
            <w:pPr>
              <w:rPr>
                <w:b/>
              </w:rPr>
            </w:pPr>
            <w:r w:rsidRPr="00311D6B"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C97" w:rsidRPr="0095140A" w:rsidRDefault="00DD4C97" w:rsidP="001E4C2D">
            <w:pPr>
              <w:jc w:val="center"/>
              <w:rPr>
                <w:b/>
                <w:bCs/>
                <w:sz w:val="20"/>
                <w:szCs w:val="20"/>
              </w:rPr>
            </w:pPr>
            <w:r w:rsidRPr="0095140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C97" w:rsidRPr="0095140A" w:rsidRDefault="00DD4C97" w:rsidP="001E4C2D">
            <w:pPr>
              <w:jc w:val="center"/>
              <w:rPr>
                <w:b/>
                <w:bCs/>
                <w:sz w:val="20"/>
                <w:szCs w:val="20"/>
              </w:rPr>
            </w:pPr>
            <w:r w:rsidRPr="0095140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C97" w:rsidRPr="0095140A" w:rsidRDefault="00DD4C97" w:rsidP="001E4C2D">
            <w:pPr>
              <w:jc w:val="center"/>
              <w:rPr>
                <w:b/>
                <w:bCs/>
                <w:sz w:val="20"/>
                <w:szCs w:val="20"/>
              </w:rPr>
            </w:pPr>
            <w:r w:rsidRPr="0095140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C97" w:rsidRPr="0095140A" w:rsidRDefault="00DD4C97" w:rsidP="001E4C2D">
            <w:pPr>
              <w:jc w:val="center"/>
              <w:rPr>
                <w:b/>
                <w:bCs/>
                <w:sz w:val="20"/>
                <w:szCs w:val="20"/>
              </w:rPr>
            </w:pPr>
            <w:r w:rsidRPr="0095140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C97" w:rsidRPr="0095140A" w:rsidRDefault="00DD4C97" w:rsidP="001E4C2D">
            <w:pPr>
              <w:jc w:val="center"/>
              <w:rPr>
                <w:b/>
                <w:bCs/>
                <w:sz w:val="20"/>
                <w:szCs w:val="20"/>
              </w:rPr>
            </w:pPr>
            <w:r w:rsidRPr="0095140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C97" w:rsidRPr="0095140A" w:rsidRDefault="00DD4C97" w:rsidP="007222C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22680,00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4C97" w:rsidRDefault="00DD4C97" w:rsidP="001E4C2D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DD4C97" w:rsidRDefault="00DD4C97" w:rsidP="0009740E">
            <w:pPr>
              <w:rPr>
                <w:sz w:val="20"/>
                <w:szCs w:val="20"/>
              </w:rPr>
            </w:pPr>
          </w:p>
          <w:p w:rsidR="00DD4C97" w:rsidRPr="0009740E" w:rsidRDefault="00DD4C97" w:rsidP="000974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4C97" w:rsidRDefault="00DD4C97" w:rsidP="001E4C2D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DD4C97" w:rsidRDefault="00DD4C97" w:rsidP="0009740E">
            <w:pPr>
              <w:rPr>
                <w:sz w:val="20"/>
                <w:szCs w:val="20"/>
              </w:rPr>
            </w:pPr>
          </w:p>
          <w:p w:rsidR="00DD4C97" w:rsidRPr="0009740E" w:rsidRDefault="00DD4C97" w:rsidP="000974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DD4C97" w:rsidRPr="00741A06" w:rsidTr="0009740E">
        <w:trPr>
          <w:trHeight w:val="724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D4C97" w:rsidRDefault="00DD4C97" w:rsidP="001E4C2D">
            <w:pPr>
              <w:rPr>
                <w:b/>
                <w:bCs/>
                <w:sz w:val="20"/>
                <w:szCs w:val="20"/>
              </w:rPr>
            </w:pPr>
            <w:r w:rsidRPr="00741A06">
              <w:rPr>
                <w:b/>
                <w:bCs/>
                <w:sz w:val="20"/>
                <w:szCs w:val="2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97" w:rsidRPr="00311D6B" w:rsidRDefault="00DD4C97">
            <w:pPr>
              <w:rPr>
                <w:b/>
              </w:rPr>
            </w:pPr>
            <w:r w:rsidRPr="00311D6B"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C97" w:rsidRPr="0095140A" w:rsidRDefault="00DD4C97" w:rsidP="001E4C2D">
            <w:pPr>
              <w:jc w:val="center"/>
              <w:rPr>
                <w:b/>
                <w:sz w:val="20"/>
                <w:szCs w:val="20"/>
              </w:rPr>
            </w:pPr>
            <w:r w:rsidRPr="0095140A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C97" w:rsidRPr="0095140A" w:rsidRDefault="00DD4C97" w:rsidP="001E4C2D">
            <w:pPr>
              <w:jc w:val="center"/>
              <w:rPr>
                <w:b/>
                <w:sz w:val="20"/>
                <w:szCs w:val="20"/>
              </w:rPr>
            </w:pPr>
            <w:r w:rsidRPr="0095140A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C97" w:rsidRPr="0095140A" w:rsidRDefault="00DD4C97" w:rsidP="001E4C2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C97" w:rsidRPr="0095140A" w:rsidRDefault="00DD4C97" w:rsidP="001E4C2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C97" w:rsidRPr="0095140A" w:rsidRDefault="00DD4C97" w:rsidP="001E4C2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C97" w:rsidRPr="0095140A" w:rsidRDefault="00DD4C97" w:rsidP="001E4C2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3988,00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4C97" w:rsidRDefault="00DD4C97" w:rsidP="001E4C2D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DD4C97" w:rsidRDefault="00DD4C97" w:rsidP="000974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  <w:p w:rsidR="00DD4C97" w:rsidRPr="0009740E" w:rsidRDefault="00DD4C97" w:rsidP="0009740E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4C97" w:rsidRDefault="00DD4C97" w:rsidP="001E4C2D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DD4C97" w:rsidRPr="0009740E" w:rsidRDefault="00DD4C97" w:rsidP="000974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DD4C97" w:rsidRPr="00741A06" w:rsidTr="0009740E">
        <w:trPr>
          <w:trHeight w:val="197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D4C97" w:rsidRPr="00741A06" w:rsidRDefault="00DD4C97" w:rsidP="001E4C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Вельжичская </w:t>
            </w:r>
            <w:r w:rsidRPr="00741A06">
              <w:rPr>
                <w:sz w:val="20"/>
                <w:szCs w:val="20"/>
              </w:rPr>
              <w:t>сельская администрация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97" w:rsidRDefault="00DD4C97">
            <w:r w:rsidRPr="00734D73">
              <w:rPr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C97" w:rsidRPr="0095140A" w:rsidRDefault="00DD4C97" w:rsidP="001E4C2D">
            <w:pPr>
              <w:jc w:val="center"/>
              <w:rPr>
                <w:sz w:val="20"/>
                <w:szCs w:val="20"/>
              </w:rPr>
            </w:pPr>
            <w:r w:rsidRPr="0095140A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C97" w:rsidRPr="0095140A" w:rsidRDefault="00DD4C97" w:rsidP="001E4C2D">
            <w:pPr>
              <w:jc w:val="center"/>
              <w:rPr>
                <w:sz w:val="20"/>
                <w:szCs w:val="20"/>
              </w:rPr>
            </w:pPr>
            <w:r w:rsidRPr="0095140A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C97" w:rsidRPr="0095140A" w:rsidRDefault="00DD4C97" w:rsidP="001E4C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</w:t>
            </w:r>
            <w:r w:rsidRPr="0095140A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C97" w:rsidRPr="0095140A" w:rsidRDefault="00DD4C97" w:rsidP="001E4C2D">
            <w:pPr>
              <w:jc w:val="center"/>
              <w:rPr>
                <w:sz w:val="20"/>
                <w:szCs w:val="20"/>
              </w:rPr>
            </w:pPr>
            <w:r w:rsidRPr="0095140A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C97" w:rsidRPr="0095140A" w:rsidRDefault="00DD4C97" w:rsidP="001E4C2D">
            <w:pPr>
              <w:jc w:val="center"/>
              <w:rPr>
                <w:sz w:val="20"/>
                <w:szCs w:val="20"/>
              </w:rPr>
            </w:pPr>
            <w:r w:rsidRPr="0095140A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C97" w:rsidRPr="0095140A" w:rsidRDefault="00DD4C97" w:rsidP="001E4C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3988,00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4C97" w:rsidRPr="0095140A" w:rsidRDefault="00DD4C97" w:rsidP="001E4C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4C97" w:rsidRPr="0095140A" w:rsidRDefault="00DD4C97" w:rsidP="001E4C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DD4C97" w:rsidRPr="00741A06" w:rsidTr="0009740E">
        <w:trPr>
          <w:trHeight w:val="65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D4C97" w:rsidRPr="00741A06" w:rsidRDefault="00DD4C97" w:rsidP="001E4C2D">
            <w:pPr>
              <w:rPr>
                <w:sz w:val="20"/>
                <w:szCs w:val="20"/>
              </w:rPr>
            </w:pPr>
            <w:r w:rsidRPr="00741A06">
              <w:rPr>
                <w:sz w:val="20"/>
                <w:szCs w:val="2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97" w:rsidRDefault="00DD4C97">
            <w:r w:rsidRPr="00734D73">
              <w:rPr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C97" w:rsidRPr="0095140A" w:rsidRDefault="00DD4C97" w:rsidP="001E4C2D">
            <w:pPr>
              <w:jc w:val="center"/>
              <w:rPr>
                <w:sz w:val="20"/>
                <w:szCs w:val="20"/>
              </w:rPr>
            </w:pPr>
            <w:r w:rsidRPr="0095140A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C97" w:rsidRPr="0095140A" w:rsidRDefault="00DD4C97" w:rsidP="001E4C2D">
            <w:pPr>
              <w:jc w:val="center"/>
              <w:rPr>
                <w:sz w:val="20"/>
                <w:szCs w:val="20"/>
              </w:rPr>
            </w:pPr>
            <w:r w:rsidRPr="0095140A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C97" w:rsidRPr="0095140A" w:rsidRDefault="00DD4C97" w:rsidP="001E4C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</w:t>
            </w:r>
            <w:r w:rsidRPr="0095140A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C97" w:rsidRPr="0095140A" w:rsidRDefault="00DD4C97" w:rsidP="001E4C2D">
            <w:pPr>
              <w:jc w:val="center"/>
              <w:rPr>
                <w:sz w:val="20"/>
                <w:szCs w:val="20"/>
              </w:rPr>
            </w:pPr>
            <w:r w:rsidRPr="0095140A">
              <w:rPr>
                <w:sz w:val="20"/>
                <w:szCs w:val="20"/>
              </w:rPr>
              <w:t>80040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C97" w:rsidRPr="0095140A" w:rsidRDefault="00DD4C97" w:rsidP="001E4C2D">
            <w:pPr>
              <w:jc w:val="center"/>
              <w:rPr>
                <w:sz w:val="20"/>
                <w:szCs w:val="20"/>
              </w:rPr>
            </w:pPr>
            <w:r w:rsidRPr="0095140A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C97" w:rsidRPr="0095140A" w:rsidRDefault="00DD4C97" w:rsidP="001E4C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3988,00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4C97" w:rsidRDefault="00DD4C97" w:rsidP="001E4C2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D4C97" w:rsidRPr="0009740E" w:rsidRDefault="00DD4C97" w:rsidP="000974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4C97" w:rsidRDefault="00DD4C97" w:rsidP="001E4C2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D4C97" w:rsidRPr="0009740E" w:rsidRDefault="00DD4C97" w:rsidP="000974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DD4C97" w:rsidRPr="00741A06" w:rsidTr="0009740E">
        <w:trPr>
          <w:trHeight w:val="1211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C97" w:rsidRPr="00741A06" w:rsidRDefault="00DD4C97" w:rsidP="001E4C2D">
            <w:pPr>
              <w:rPr>
                <w:sz w:val="20"/>
                <w:szCs w:val="20"/>
              </w:rPr>
            </w:pPr>
            <w:r w:rsidRPr="00741A06">
              <w:rPr>
                <w:sz w:val="20"/>
                <w:szCs w:val="2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4C97" w:rsidRDefault="00DD4C97">
            <w:r w:rsidRPr="00734D73">
              <w:rPr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C97" w:rsidRPr="0095140A" w:rsidRDefault="00DD4C97" w:rsidP="001E4C2D">
            <w:pPr>
              <w:jc w:val="center"/>
              <w:rPr>
                <w:sz w:val="20"/>
                <w:szCs w:val="20"/>
              </w:rPr>
            </w:pPr>
            <w:r w:rsidRPr="0095140A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C97" w:rsidRPr="0095140A" w:rsidRDefault="00DD4C97" w:rsidP="001E4C2D">
            <w:pPr>
              <w:jc w:val="center"/>
              <w:rPr>
                <w:sz w:val="20"/>
                <w:szCs w:val="20"/>
              </w:rPr>
            </w:pPr>
            <w:r w:rsidRPr="0095140A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C97" w:rsidRPr="0095140A" w:rsidRDefault="00DD4C97" w:rsidP="001E4C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</w:t>
            </w:r>
            <w:r w:rsidRPr="0095140A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C97" w:rsidRPr="0095140A" w:rsidRDefault="00DD4C97" w:rsidP="001E4C2D">
            <w:pPr>
              <w:jc w:val="center"/>
              <w:rPr>
                <w:sz w:val="20"/>
                <w:szCs w:val="20"/>
              </w:rPr>
            </w:pPr>
            <w:r w:rsidRPr="0095140A">
              <w:rPr>
                <w:sz w:val="20"/>
                <w:szCs w:val="20"/>
              </w:rPr>
              <w:t>80040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C97" w:rsidRPr="0095140A" w:rsidRDefault="00DD4C97" w:rsidP="001E4C2D">
            <w:pPr>
              <w:jc w:val="center"/>
              <w:rPr>
                <w:sz w:val="20"/>
                <w:szCs w:val="20"/>
              </w:rPr>
            </w:pPr>
            <w:r w:rsidRPr="0095140A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C97" w:rsidRPr="0095140A" w:rsidRDefault="00DD4C97" w:rsidP="001E4C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1715,00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4C97" w:rsidRDefault="00DD4C97" w:rsidP="001E4C2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D4C97" w:rsidRPr="0009740E" w:rsidRDefault="00DD4C97" w:rsidP="0009740E">
            <w:pPr>
              <w:rPr>
                <w:sz w:val="20"/>
                <w:szCs w:val="20"/>
              </w:rPr>
            </w:pPr>
          </w:p>
          <w:p w:rsidR="00DD4C97" w:rsidRDefault="00DD4C97" w:rsidP="0009740E">
            <w:pPr>
              <w:rPr>
                <w:sz w:val="20"/>
                <w:szCs w:val="20"/>
              </w:rPr>
            </w:pPr>
          </w:p>
          <w:p w:rsidR="00DD4C97" w:rsidRPr="0009740E" w:rsidRDefault="00DD4C97" w:rsidP="000974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4C97" w:rsidRDefault="00DD4C97" w:rsidP="001E4C2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D4C97" w:rsidRPr="0009740E" w:rsidRDefault="00DD4C97" w:rsidP="0009740E">
            <w:pPr>
              <w:rPr>
                <w:sz w:val="20"/>
                <w:szCs w:val="20"/>
              </w:rPr>
            </w:pPr>
          </w:p>
          <w:p w:rsidR="00DD4C97" w:rsidRDefault="00DD4C97" w:rsidP="0009740E">
            <w:pPr>
              <w:rPr>
                <w:sz w:val="20"/>
                <w:szCs w:val="20"/>
              </w:rPr>
            </w:pPr>
          </w:p>
          <w:p w:rsidR="00DD4C97" w:rsidRPr="0009740E" w:rsidRDefault="00DD4C97" w:rsidP="000974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DD4C97" w:rsidRPr="00741A06" w:rsidTr="0009740E">
        <w:trPr>
          <w:trHeight w:val="548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C97" w:rsidRPr="00741A06" w:rsidRDefault="00DD4C97" w:rsidP="001E4C2D">
            <w:pPr>
              <w:rPr>
                <w:sz w:val="20"/>
                <w:szCs w:val="20"/>
              </w:rPr>
            </w:pPr>
            <w:r w:rsidRPr="00741A06">
              <w:rPr>
                <w:sz w:val="20"/>
                <w:szCs w:val="20"/>
              </w:rPr>
              <w:t>Расхода на выплату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4C97" w:rsidRDefault="00DD4C97">
            <w:r w:rsidRPr="00734D73">
              <w:rPr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C97" w:rsidRPr="0095140A" w:rsidRDefault="00DD4C97" w:rsidP="001E4C2D">
            <w:pPr>
              <w:jc w:val="center"/>
              <w:rPr>
                <w:sz w:val="20"/>
                <w:szCs w:val="20"/>
              </w:rPr>
            </w:pPr>
            <w:r w:rsidRPr="0095140A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C97" w:rsidRPr="0095140A" w:rsidRDefault="00DD4C97" w:rsidP="001E4C2D">
            <w:pPr>
              <w:jc w:val="center"/>
              <w:rPr>
                <w:sz w:val="20"/>
                <w:szCs w:val="20"/>
              </w:rPr>
            </w:pPr>
            <w:r w:rsidRPr="0095140A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C97" w:rsidRPr="0095140A" w:rsidRDefault="00DD4C97" w:rsidP="001E4C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</w:t>
            </w:r>
            <w:r w:rsidRPr="0095140A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C97" w:rsidRPr="0095140A" w:rsidRDefault="00DD4C97" w:rsidP="001E4C2D">
            <w:pPr>
              <w:jc w:val="center"/>
              <w:rPr>
                <w:sz w:val="20"/>
                <w:szCs w:val="20"/>
              </w:rPr>
            </w:pPr>
            <w:r w:rsidRPr="0095140A">
              <w:rPr>
                <w:sz w:val="20"/>
                <w:szCs w:val="20"/>
              </w:rPr>
              <w:t>80040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C97" w:rsidRPr="0095140A" w:rsidRDefault="00DD4C97" w:rsidP="001E4C2D">
            <w:pPr>
              <w:jc w:val="center"/>
              <w:rPr>
                <w:sz w:val="20"/>
                <w:szCs w:val="20"/>
              </w:rPr>
            </w:pPr>
            <w:r w:rsidRPr="0095140A">
              <w:rPr>
                <w:sz w:val="20"/>
                <w:szCs w:val="20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C97" w:rsidRPr="0095140A" w:rsidRDefault="00DD4C97" w:rsidP="001E4C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1715,00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4C97" w:rsidRDefault="00DD4C97" w:rsidP="001E4C2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D4C97" w:rsidRPr="0009740E" w:rsidRDefault="00DD4C97" w:rsidP="000974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4C97" w:rsidRDefault="00DD4C97" w:rsidP="001E4C2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D4C97" w:rsidRPr="0009740E" w:rsidRDefault="00DD4C97" w:rsidP="000974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DD4C97" w:rsidRPr="00741A06" w:rsidTr="0009740E">
        <w:trPr>
          <w:trHeight w:val="542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C97" w:rsidRPr="00741A06" w:rsidRDefault="00DD4C97" w:rsidP="001E4C2D">
            <w:pPr>
              <w:rPr>
                <w:sz w:val="20"/>
                <w:szCs w:val="20"/>
              </w:rPr>
            </w:pPr>
            <w:r w:rsidRPr="00741A06">
              <w:rPr>
                <w:sz w:val="20"/>
                <w:szCs w:val="20"/>
              </w:rPr>
              <w:t>Закупка товаров, работ и услуг для обеспечения государственных 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4C97" w:rsidRDefault="00DD4C97">
            <w:r w:rsidRPr="00734D73">
              <w:rPr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C97" w:rsidRPr="0095140A" w:rsidRDefault="00DD4C97" w:rsidP="001E4C2D">
            <w:pPr>
              <w:jc w:val="center"/>
              <w:rPr>
                <w:sz w:val="20"/>
                <w:szCs w:val="20"/>
              </w:rPr>
            </w:pPr>
            <w:r w:rsidRPr="0095140A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C97" w:rsidRPr="0095140A" w:rsidRDefault="00DD4C97" w:rsidP="001E4C2D">
            <w:pPr>
              <w:jc w:val="center"/>
              <w:rPr>
                <w:sz w:val="20"/>
                <w:szCs w:val="20"/>
              </w:rPr>
            </w:pPr>
            <w:r w:rsidRPr="0095140A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C97" w:rsidRPr="0095140A" w:rsidRDefault="00DD4C97" w:rsidP="001E4C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</w:t>
            </w:r>
            <w:r w:rsidRPr="0095140A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C97" w:rsidRPr="0095140A" w:rsidRDefault="00DD4C97" w:rsidP="001E4C2D">
            <w:pPr>
              <w:jc w:val="center"/>
              <w:rPr>
                <w:sz w:val="20"/>
                <w:szCs w:val="20"/>
              </w:rPr>
            </w:pPr>
            <w:r w:rsidRPr="0095140A">
              <w:rPr>
                <w:sz w:val="20"/>
                <w:szCs w:val="20"/>
              </w:rPr>
              <w:t>80040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C97" w:rsidRPr="0095140A" w:rsidRDefault="00DD4C97" w:rsidP="001E4C2D">
            <w:pPr>
              <w:jc w:val="center"/>
              <w:rPr>
                <w:sz w:val="20"/>
                <w:szCs w:val="20"/>
              </w:rPr>
            </w:pPr>
            <w:r w:rsidRPr="0095140A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C97" w:rsidRPr="0095140A" w:rsidRDefault="00DD4C97" w:rsidP="001E4C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2273,00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4C97" w:rsidRDefault="00DD4C97" w:rsidP="001E4C2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D4C97" w:rsidRPr="0009740E" w:rsidRDefault="00DD4C97" w:rsidP="000974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4C97" w:rsidRDefault="00DD4C97" w:rsidP="001E4C2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D4C97" w:rsidRPr="0009740E" w:rsidRDefault="00DD4C97" w:rsidP="000974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DD4C97" w:rsidRPr="00741A06" w:rsidTr="0009740E">
        <w:trPr>
          <w:trHeight w:val="752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C97" w:rsidRPr="00741A06" w:rsidRDefault="00DD4C97" w:rsidP="001E4C2D">
            <w:pPr>
              <w:rPr>
                <w:sz w:val="20"/>
                <w:szCs w:val="20"/>
              </w:rPr>
            </w:pPr>
            <w:r w:rsidRPr="00741A06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4C97" w:rsidRDefault="00DD4C97">
            <w:r w:rsidRPr="00734D73">
              <w:rPr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C97" w:rsidRPr="0095140A" w:rsidRDefault="00DD4C97" w:rsidP="001E4C2D">
            <w:pPr>
              <w:jc w:val="center"/>
              <w:rPr>
                <w:sz w:val="20"/>
                <w:szCs w:val="20"/>
              </w:rPr>
            </w:pPr>
            <w:r w:rsidRPr="0095140A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C97" w:rsidRPr="0095140A" w:rsidRDefault="00DD4C97" w:rsidP="001E4C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C97" w:rsidRPr="0009740E" w:rsidRDefault="00DD4C97" w:rsidP="001E4C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</w:t>
            </w:r>
            <w:r w:rsidRPr="0009740E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C97" w:rsidRPr="0095140A" w:rsidRDefault="00DD4C97" w:rsidP="001E4C2D">
            <w:pPr>
              <w:jc w:val="center"/>
              <w:rPr>
                <w:sz w:val="20"/>
                <w:szCs w:val="20"/>
              </w:rPr>
            </w:pPr>
            <w:r w:rsidRPr="0095140A">
              <w:rPr>
                <w:sz w:val="20"/>
                <w:szCs w:val="20"/>
              </w:rPr>
              <w:t>80040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C97" w:rsidRPr="0095140A" w:rsidRDefault="00DD4C97" w:rsidP="001E4C2D">
            <w:pPr>
              <w:jc w:val="center"/>
              <w:rPr>
                <w:sz w:val="20"/>
                <w:szCs w:val="20"/>
              </w:rPr>
            </w:pPr>
            <w:r w:rsidRPr="0095140A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C97" w:rsidRPr="0095140A" w:rsidRDefault="00DD4C97" w:rsidP="001E4C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2273,00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4C97" w:rsidRDefault="00DD4C97" w:rsidP="001E4C2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D4C97" w:rsidRPr="0009740E" w:rsidRDefault="00DD4C97" w:rsidP="000974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4C97" w:rsidRDefault="00DD4C97" w:rsidP="001E4C2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D4C97" w:rsidRPr="0009740E" w:rsidRDefault="00DD4C97" w:rsidP="000974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DD4C97" w:rsidRPr="00DD5B9B" w:rsidTr="0009740E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C97" w:rsidRPr="00741A06" w:rsidRDefault="00DD4C97" w:rsidP="0009740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Содержание, текущий  и капитальный ремонт и обеспечение безопасности гидротехнических сооружений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4C97" w:rsidRPr="00311D6B" w:rsidRDefault="00DD4C97" w:rsidP="0009740E">
            <w:pPr>
              <w:rPr>
                <w:b/>
              </w:rPr>
            </w:pPr>
            <w:r w:rsidRPr="00311D6B"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C97" w:rsidRPr="0095140A" w:rsidRDefault="00DD4C97" w:rsidP="0009740E">
            <w:pPr>
              <w:jc w:val="center"/>
              <w:rPr>
                <w:b/>
                <w:bCs/>
                <w:sz w:val="20"/>
                <w:szCs w:val="20"/>
              </w:rPr>
            </w:pPr>
            <w:r w:rsidRPr="0095140A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C97" w:rsidRPr="0095140A" w:rsidRDefault="00DD4C97" w:rsidP="0009740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C97" w:rsidRPr="0095140A" w:rsidRDefault="00DD4C97" w:rsidP="0009740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930</w:t>
            </w:r>
            <w:r w:rsidRPr="0095140A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C97" w:rsidRPr="0095140A" w:rsidRDefault="00DD4C97" w:rsidP="0009740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83300</w:t>
            </w:r>
            <w:r w:rsidRPr="0095140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C97" w:rsidRPr="0095140A" w:rsidRDefault="00DD4C97" w:rsidP="0009740E">
            <w:pPr>
              <w:jc w:val="center"/>
              <w:rPr>
                <w:b/>
                <w:bCs/>
                <w:sz w:val="20"/>
                <w:szCs w:val="20"/>
              </w:rPr>
            </w:pPr>
            <w:r w:rsidRPr="0095140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C97" w:rsidRPr="0095140A" w:rsidRDefault="00DD4C97" w:rsidP="0009740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14800,00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4C97" w:rsidRDefault="00DD4C97" w:rsidP="0009740E">
            <w:pPr>
              <w:jc w:val="center"/>
              <w:rPr>
                <w:b/>
                <w:sz w:val="20"/>
                <w:szCs w:val="20"/>
              </w:rPr>
            </w:pPr>
          </w:p>
          <w:p w:rsidR="00DD4C97" w:rsidRDefault="00DD4C97" w:rsidP="0009740E">
            <w:pPr>
              <w:rPr>
                <w:sz w:val="20"/>
                <w:szCs w:val="20"/>
              </w:rPr>
            </w:pPr>
          </w:p>
          <w:p w:rsidR="00DD4C97" w:rsidRPr="0009740E" w:rsidRDefault="00DD4C97" w:rsidP="000974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4C97" w:rsidRDefault="00DD4C97" w:rsidP="0009740E">
            <w:pPr>
              <w:jc w:val="center"/>
              <w:rPr>
                <w:b/>
                <w:sz w:val="20"/>
                <w:szCs w:val="20"/>
              </w:rPr>
            </w:pPr>
          </w:p>
          <w:p w:rsidR="00DD4C97" w:rsidRDefault="00DD4C97" w:rsidP="0009740E">
            <w:pPr>
              <w:rPr>
                <w:sz w:val="20"/>
                <w:szCs w:val="20"/>
              </w:rPr>
            </w:pPr>
          </w:p>
          <w:p w:rsidR="00DD4C97" w:rsidRPr="0009740E" w:rsidRDefault="00DD4C97" w:rsidP="000974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DD4C97" w:rsidRPr="00741A06" w:rsidTr="0009740E">
        <w:trPr>
          <w:trHeight w:val="542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C97" w:rsidRPr="00741A06" w:rsidRDefault="00DD4C97" w:rsidP="0009740E">
            <w:pPr>
              <w:rPr>
                <w:sz w:val="20"/>
                <w:szCs w:val="20"/>
              </w:rPr>
            </w:pPr>
            <w:r w:rsidRPr="00741A06">
              <w:rPr>
                <w:sz w:val="20"/>
                <w:szCs w:val="20"/>
              </w:rPr>
              <w:t>Закупка товаров, работ и услуг для обеспечения государственных 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4C97" w:rsidRDefault="00DD4C97" w:rsidP="0009740E">
            <w:r w:rsidRPr="00734D73">
              <w:rPr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C97" w:rsidRPr="0095140A" w:rsidRDefault="00DD4C97" w:rsidP="0009740E">
            <w:pPr>
              <w:jc w:val="center"/>
              <w:rPr>
                <w:sz w:val="20"/>
                <w:szCs w:val="20"/>
              </w:rPr>
            </w:pPr>
            <w:r w:rsidRPr="0095140A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C97" w:rsidRPr="0095140A" w:rsidRDefault="00DD4C97" w:rsidP="0009740E">
            <w:pPr>
              <w:jc w:val="center"/>
              <w:rPr>
                <w:sz w:val="20"/>
                <w:szCs w:val="20"/>
              </w:rPr>
            </w:pPr>
            <w:r w:rsidRPr="0095140A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C97" w:rsidRPr="0095140A" w:rsidRDefault="00DD4C97" w:rsidP="0009740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</w:t>
            </w:r>
            <w:r w:rsidRPr="0095140A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C97" w:rsidRPr="0095140A" w:rsidRDefault="00DD4C97" w:rsidP="0009740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8330</w:t>
            </w:r>
            <w:r w:rsidRPr="0095140A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C97" w:rsidRPr="0095140A" w:rsidRDefault="00DD4C97" w:rsidP="0009740E">
            <w:pPr>
              <w:jc w:val="center"/>
              <w:rPr>
                <w:sz w:val="20"/>
                <w:szCs w:val="20"/>
              </w:rPr>
            </w:pPr>
            <w:r w:rsidRPr="0095140A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C97" w:rsidRPr="0095140A" w:rsidRDefault="00DD4C97" w:rsidP="000974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12200,00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4C97" w:rsidRDefault="00DD4C97" w:rsidP="0009740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D4C97" w:rsidRPr="0009740E" w:rsidRDefault="00DD4C97" w:rsidP="000974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4C97" w:rsidRDefault="00DD4C97" w:rsidP="0009740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D4C97" w:rsidRPr="0009740E" w:rsidRDefault="00DD4C97" w:rsidP="000974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DD4C97" w:rsidRPr="00741A06" w:rsidTr="0009740E">
        <w:trPr>
          <w:trHeight w:val="752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C97" w:rsidRPr="00741A06" w:rsidRDefault="00DD4C97" w:rsidP="0009740E">
            <w:pPr>
              <w:rPr>
                <w:sz w:val="20"/>
                <w:szCs w:val="20"/>
              </w:rPr>
            </w:pPr>
            <w:r w:rsidRPr="00741A06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4C97" w:rsidRDefault="00DD4C97" w:rsidP="0009740E">
            <w:r w:rsidRPr="00734D73">
              <w:rPr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C97" w:rsidRPr="0095140A" w:rsidRDefault="00DD4C97" w:rsidP="0009740E">
            <w:pPr>
              <w:jc w:val="center"/>
              <w:rPr>
                <w:sz w:val="20"/>
                <w:szCs w:val="20"/>
              </w:rPr>
            </w:pPr>
            <w:r w:rsidRPr="0095140A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C97" w:rsidRPr="0095140A" w:rsidRDefault="00DD4C97" w:rsidP="0009740E">
            <w:pPr>
              <w:jc w:val="center"/>
              <w:rPr>
                <w:sz w:val="20"/>
                <w:szCs w:val="20"/>
              </w:rPr>
            </w:pPr>
            <w:r w:rsidRPr="0095140A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C97" w:rsidRPr="0095140A" w:rsidRDefault="00DD4C97" w:rsidP="0009740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</w:t>
            </w:r>
            <w:r w:rsidRPr="0095140A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C97" w:rsidRPr="0095140A" w:rsidRDefault="00DD4C97" w:rsidP="0009740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8330</w:t>
            </w:r>
            <w:r w:rsidRPr="0095140A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C97" w:rsidRPr="0095140A" w:rsidRDefault="00DD4C97" w:rsidP="0009740E">
            <w:pPr>
              <w:jc w:val="center"/>
              <w:rPr>
                <w:sz w:val="20"/>
                <w:szCs w:val="20"/>
              </w:rPr>
            </w:pPr>
            <w:r w:rsidRPr="0095140A">
              <w:rPr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C97" w:rsidRPr="0095140A" w:rsidRDefault="00DD4C97" w:rsidP="000974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12200,00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4C97" w:rsidRDefault="00DD4C97" w:rsidP="0009740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D4C97" w:rsidRPr="0009740E" w:rsidRDefault="00DD4C97" w:rsidP="000974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4C97" w:rsidRDefault="00DD4C97" w:rsidP="0009740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D4C97" w:rsidRPr="0009740E" w:rsidRDefault="00DD4C97" w:rsidP="000974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DD4C97" w:rsidRPr="00741A06" w:rsidTr="007222CC">
        <w:trPr>
          <w:trHeight w:val="542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C97" w:rsidRPr="00741A06" w:rsidRDefault="00DD4C97" w:rsidP="007222CC">
            <w:pPr>
              <w:rPr>
                <w:sz w:val="20"/>
                <w:szCs w:val="20"/>
              </w:rPr>
            </w:pPr>
            <w:r w:rsidRPr="00741A06">
              <w:rPr>
                <w:sz w:val="20"/>
                <w:szCs w:val="20"/>
              </w:rPr>
              <w:t>Закупка товаров, работ и услуг для обеспечения государственных 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4C97" w:rsidRDefault="00DD4C97" w:rsidP="007222CC">
            <w:r w:rsidRPr="00734D73">
              <w:rPr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C97" w:rsidRPr="0095140A" w:rsidRDefault="00DD4C97" w:rsidP="007222CC">
            <w:pPr>
              <w:jc w:val="center"/>
              <w:rPr>
                <w:sz w:val="20"/>
                <w:szCs w:val="20"/>
              </w:rPr>
            </w:pPr>
            <w:r w:rsidRPr="0095140A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C97" w:rsidRPr="0095140A" w:rsidRDefault="00DD4C97" w:rsidP="007222CC">
            <w:pPr>
              <w:jc w:val="center"/>
              <w:rPr>
                <w:sz w:val="20"/>
                <w:szCs w:val="20"/>
              </w:rPr>
            </w:pPr>
            <w:r w:rsidRPr="0095140A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C97" w:rsidRPr="0095140A" w:rsidRDefault="00DD4C97" w:rsidP="00722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</w:t>
            </w:r>
            <w:r w:rsidRPr="0095140A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C97" w:rsidRPr="0095140A" w:rsidRDefault="00DD4C97" w:rsidP="00722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8330</w:t>
            </w:r>
            <w:r w:rsidRPr="0095140A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C97" w:rsidRPr="0095140A" w:rsidRDefault="00DD4C97" w:rsidP="00722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  <w:r w:rsidRPr="0095140A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C97" w:rsidRPr="0095140A" w:rsidRDefault="00DD4C97" w:rsidP="007222C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4C97" w:rsidRDefault="00DD4C97" w:rsidP="007222CC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D4C97" w:rsidRPr="0009740E" w:rsidRDefault="00DD4C97" w:rsidP="007222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4C97" w:rsidRDefault="00DD4C97" w:rsidP="007222CC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D4C97" w:rsidRPr="0009740E" w:rsidRDefault="00DD4C97" w:rsidP="007222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DD4C97" w:rsidRPr="00741A06" w:rsidTr="007222CC">
        <w:trPr>
          <w:trHeight w:val="752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C97" w:rsidRPr="00741A06" w:rsidRDefault="00DD4C97" w:rsidP="007222CC">
            <w:pPr>
              <w:rPr>
                <w:sz w:val="20"/>
                <w:szCs w:val="20"/>
              </w:rPr>
            </w:pPr>
            <w:r w:rsidRPr="00741A06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4C97" w:rsidRDefault="00DD4C97" w:rsidP="007222CC">
            <w:r w:rsidRPr="00734D73">
              <w:rPr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C97" w:rsidRPr="0095140A" w:rsidRDefault="00DD4C97" w:rsidP="007222CC">
            <w:pPr>
              <w:jc w:val="center"/>
              <w:rPr>
                <w:sz w:val="20"/>
                <w:szCs w:val="20"/>
              </w:rPr>
            </w:pPr>
            <w:r w:rsidRPr="0095140A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C97" w:rsidRPr="0095140A" w:rsidRDefault="00DD4C97" w:rsidP="007222CC">
            <w:pPr>
              <w:jc w:val="center"/>
              <w:rPr>
                <w:sz w:val="20"/>
                <w:szCs w:val="20"/>
              </w:rPr>
            </w:pPr>
            <w:r w:rsidRPr="0095140A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C97" w:rsidRPr="0095140A" w:rsidRDefault="00DD4C97" w:rsidP="00722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</w:t>
            </w:r>
            <w:r w:rsidRPr="0095140A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C97" w:rsidRPr="0095140A" w:rsidRDefault="00DD4C97" w:rsidP="00722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8330</w:t>
            </w:r>
            <w:r w:rsidRPr="0095140A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C97" w:rsidRPr="0095140A" w:rsidRDefault="00DD4C97" w:rsidP="00722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C97" w:rsidRPr="0095140A" w:rsidRDefault="00DD4C97" w:rsidP="007222C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4C97" w:rsidRDefault="00DD4C97" w:rsidP="007222CC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D4C97" w:rsidRPr="0009740E" w:rsidRDefault="00DD4C97" w:rsidP="007222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4C97" w:rsidRDefault="00DD4C97" w:rsidP="007222CC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D4C97" w:rsidRPr="0009740E" w:rsidRDefault="00DD4C97" w:rsidP="007222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DD4C97" w:rsidRPr="00741A06" w:rsidTr="0009740E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D4C97" w:rsidRPr="00741A06" w:rsidRDefault="00DD4C97" w:rsidP="001E4C2D">
            <w:pPr>
              <w:rPr>
                <w:b/>
                <w:bCs/>
                <w:sz w:val="20"/>
                <w:szCs w:val="20"/>
              </w:rPr>
            </w:pPr>
            <w:r w:rsidRPr="00741A06">
              <w:rPr>
                <w:b/>
                <w:bCs/>
                <w:sz w:val="20"/>
                <w:szCs w:val="20"/>
              </w:rPr>
              <w:t>Непрограммная деятельность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C97" w:rsidRPr="0095140A" w:rsidRDefault="00DD4C97" w:rsidP="001E4C2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Pr="0095140A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C97" w:rsidRPr="0095140A" w:rsidRDefault="00DD4C97" w:rsidP="001E4C2D">
            <w:pPr>
              <w:jc w:val="center"/>
              <w:rPr>
                <w:b/>
                <w:sz w:val="20"/>
                <w:szCs w:val="20"/>
              </w:rPr>
            </w:pPr>
            <w:r w:rsidRPr="0095140A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C97" w:rsidRPr="0095140A" w:rsidRDefault="00DD4C97" w:rsidP="001E4C2D">
            <w:pPr>
              <w:jc w:val="center"/>
              <w:rPr>
                <w:b/>
                <w:sz w:val="20"/>
                <w:szCs w:val="20"/>
              </w:rPr>
            </w:pPr>
            <w:r w:rsidRPr="0095140A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C97" w:rsidRPr="0095140A" w:rsidRDefault="00DD4C97" w:rsidP="001E4C2D">
            <w:pPr>
              <w:jc w:val="center"/>
              <w:rPr>
                <w:b/>
                <w:sz w:val="20"/>
                <w:szCs w:val="20"/>
              </w:rPr>
            </w:pPr>
            <w:r w:rsidRPr="0095140A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C97" w:rsidRPr="0095140A" w:rsidRDefault="00DD4C97" w:rsidP="001E4C2D">
            <w:pPr>
              <w:jc w:val="center"/>
              <w:rPr>
                <w:b/>
                <w:sz w:val="20"/>
                <w:szCs w:val="20"/>
              </w:rPr>
            </w:pPr>
            <w:r w:rsidRPr="0095140A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C97" w:rsidRPr="0095140A" w:rsidRDefault="00DD4C97" w:rsidP="001E4C2D">
            <w:pPr>
              <w:jc w:val="center"/>
              <w:rPr>
                <w:b/>
                <w:sz w:val="20"/>
                <w:szCs w:val="20"/>
              </w:rPr>
            </w:pPr>
            <w:r w:rsidRPr="0095140A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C97" w:rsidRPr="0095140A" w:rsidRDefault="00DD4C97" w:rsidP="001E4C2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3892,00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4C97" w:rsidRPr="0095140A" w:rsidRDefault="00DD4C97" w:rsidP="0016426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4C97" w:rsidRPr="0095140A" w:rsidRDefault="00DD4C97" w:rsidP="0016426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DD4C97" w:rsidRPr="00741A06" w:rsidTr="0009740E">
        <w:trPr>
          <w:trHeight w:val="33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D4C97" w:rsidRPr="00741A06" w:rsidRDefault="00DD4C97" w:rsidP="001E4C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Вельжич</w:t>
            </w:r>
            <w:r w:rsidRPr="00741A06">
              <w:rPr>
                <w:sz w:val="20"/>
                <w:szCs w:val="20"/>
              </w:rPr>
              <w:t>ская сельская администрация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C97" w:rsidRPr="0095140A" w:rsidRDefault="00DD4C97" w:rsidP="001E4C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95140A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C97" w:rsidRPr="0095140A" w:rsidRDefault="00DD4C97" w:rsidP="001E4C2D">
            <w:pPr>
              <w:jc w:val="center"/>
              <w:rPr>
                <w:sz w:val="20"/>
                <w:szCs w:val="20"/>
              </w:rPr>
            </w:pPr>
            <w:r w:rsidRPr="0095140A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C97" w:rsidRPr="0095140A" w:rsidRDefault="00DD4C97" w:rsidP="001E4C2D">
            <w:pPr>
              <w:jc w:val="center"/>
              <w:rPr>
                <w:sz w:val="20"/>
                <w:szCs w:val="20"/>
              </w:rPr>
            </w:pPr>
            <w:r w:rsidRPr="0095140A">
              <w:rPr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C97" w:rsidRPr="0095140A" w:rsidRDefault="00DD4C97" w:rsidP="001E4C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</w:t>
            </w:r>
            <w:r w:rsidRPr="0095140A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C97" w:rsidRPr="0095140A" w:rsidRDefault="00DD4C97" w:rsidP="001E4C2D">
            <w:pPr>
              <w:jc w:val="center"/>
              <w:rPr>
                <w:sz w:val="20"/>
                <w:szCs w:val="20"/>
              </w:rPr>
            </w:pPr>
            <w:r w:rsidRPr="0095140A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C97" w:rsidRPr="0095140A" w:rsidRDefault="00DD4C97" w:rsidP="001E4C2D">
            <w:pPr>
              <w:jc w:val="center"/>
              <w:rPr>
                <w:sz w:val="20"/>
                <w:szCs w:val="20"/>
              </w:rPr>
            </w:pPr>
            <w:r w:rsidRPr="0095140A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C97" w:rsidRPr="0095140A" w:rsidRDefault="00DD4C97" w:rsidP="001E4C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3892,00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4C97" w:rsidRPr="0095140A" w:rsidRDefault="00DD4C97" w:rsidP="001642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4C97" w:rsidRPr="0095140A" w:rsidRDefault="00DD4C97" w:rsidP="001642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DD4C97" w:rsidRPr="00741A06" w:rsidTr="0009740E">
        <w:trPr>
          <w:trHeight w:val="22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D4C97" w:rsidRPr="00484435" w:rsidRDefault="00DD4C97" w:rsidP="001E4C2D">
            <w:pPr>
              <w:rPr>
                <w:b/>
                <w:bCs/>
                <w:sz w:val="20"/>
                <w:szCs w:val="20"/>
              </w:rPr>
            </w:pPr>
            <w:r w:rsidRPr="00484435">
              <w:rPr>
                <w:b/>
                <w:bCs/>
                <w:sz w:val="20"/>
                <w:szCs w:val="20"/>
              </w:rPr>
              <w:t>Обеспечение деятельности главы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C97" w:rsidRPr="0095140A" w:rsidRDefault="00DD4C97" w:rsidP="001E4C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95140A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C97" w:rsidRPr="0095140A" w:rsidRDefault="00DD4C97" w:rsidP="001E4C2D">
            <w:pPr>
              <w:jc w:val="center"/>
              <w:rPr>
                <w:sz w:val="20"/>
                <w:szCs w:val="20"/>
              </w:rPr>
            </w:pPr>
            <w:r w:rsidRPr="0095140A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C97" w:rsidRPr="0095140A" w:rsidRDefault="00DD4C97" w:rsidP="001E4C2D">
            <w:pPr>
              <w:jc w:val="center"/>
              <w:rPr>
                <w:sz w:val="20"/>
                <w:szCs w:val="20"/>
              </w:rPr>
            </w:pPr>
            <w:r w:rsidRPr="0095140A">
              <w:rPr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C97" w:rsidRPr="0095140A" w:rsidRDefault="00DD4C97" w:rsidP="001E4C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</w:t>
            </w:r>
            <w:r w:rsidRPr="0095140A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C97" w:rsidRPr="0095140A" w:rsidRDefault="00DD4C97" w:rsidP="001E4C2D">
            <w:pPr>
              <w:jc w:val="center"/>
              <w:rPr>
                <w:sz w:val="20"/>
                <w:szCs w:val="20"/>
              </w:rPr>
            </w:pPr>
            <w:r w:rsidRPr="0095140A">
              <w:rPr>
                <w:sz w:val="20"/>
                <w:szCs w:val="20"/>
              </w:rPr>
              <w:t>80010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C97" w:rsidRPr="0095140A" w:rsidRDefault="00DD4C97" w:rsidP="001E4C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C97" w:rsidRPr="0095140A" w:rsidRDefault="00DD4C97" w:rsidP="001E4C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3892,00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4C97" w:rsidRPr="0095140A" w:rsidRDefault="00DD4C97" w:rsidP="001642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4C97" w:rsidRPr="0095140A" w:rsidRDefault="00DD4C97" w:rsidP="001642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DD4C97" w:rsidRPr="00741A06" w:rsidTr="0009740E">
        <w:trPr>
          <w:trHeight w:val="28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D4C97" w:rsidRPr="00484435" w:rsidRDefault="00DD4C97" w:rsidP="001E4C2D">
            <w:pPr>
              <w:rPr>
                <w:sz w:val="20"/>
                <w:szCs w:val="20"/>
              </w:rPr>
            </w:pPr>
            <w:r w:rsidRPr="00484435">
              <w:rPr>
                <w:sz w:val="20"/>
                <w:szCs w:val="2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C97" w:rsidRPr="0095140A" w:rsidRDefault="00DD4C97" w:rsidP="001E4C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95140A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C97" w:rsidRPr="0095140A" w:rsidRDefault="00DD4C97" w:rsidP="001E4C2D">
            <w:pPr>
              <w:jc w:val="center"/>
              <w:rPr>
                <w:sz w:val="20"/>
                <w:szCs w:val="20"/>
              </w:rPr>
            </w:pPr>
            <w:r w:rsidRPr="0095140A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C97" w:rsidRPr="0095140A" w:rsidRDefault="00DD4C97" w:rsidP="001E4C2D">
            <w:pPr>
              <w:jc w:val="center"/>
              <w:rPr>
                <w:sz w:val="20"/>
                <w:szCs w:val="20"/>
              </w:rPr>
            </w:pPr>
            <w:r w:rsidRPr="0095140A">
              <w:rPr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C97" w:rsidRPr="0095140A" w:rsidRDefault="00DD4C97" w:rsidP="001E4C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</w:t>
            </w:r>
            <w:r w:rsidRPr="0095140A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C97" w:rsidRPr="0095140A" w:rsidRDefault="00DD4C97" w:rsidP="001E4C2D">
            <w:pPr>
              <w:jc w:val="center"/>
              <w:rPr>
                <w:sz w:val="20"/>
                <w:szCs w:val="20"/>
              </w:rPr>
            </w:pPr>
            <w:r w:rsidRPr="0095140A">
              <w:rPr>
                <w:sz w:val="20"/>
                <w:szCs w:val="20"/>
              </w:rPr>
              <w:t>80010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C97" w:rsidRPr="0095140A" w:rsidRDefault="00DD4C97" w:rsidP="001E4C2D">
            <w:pPr>
              <w:jc w:val="center"/>
              <w:rPr>
                <w:sz w:val="20"/>
                <w:szCs w:val="20"/>
              </w:rPr>
            </w:pPr>
            <w:r w:rsidRPr="0095140A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C97" w:rsidRPr="0095140A" w:rsidRDefault="00DD4C97" w:rsidP="001E4C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3892,00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4C97" w:rsidRDefault="00DD4C97" w:rsidP="001E4C2D">
            <w:pPr>
              <w:jc w:val="center"/>
              <w:rPr>
                <w:sz w:val="20"/>
                <w:szCs w:val="20"/>
              </w:rPr>
            </w:pPr>
          </w:p>
          <w:p w:rsidR="00DD4C97" w:rsidRPr="0016426D" w:rsidRDefault="00DD4C97" w:rsidP="0016426D">
            <w:pPr>
              <w:rPr>
                <w:sz w:val="20"/>
                <w:szCs w:val="20"/>
              </w:rPr>
            </w:pPr>
          </w:p>
          <w:p w:rsidR="00DD4C97" w:rsidRDefault="00DD4C97" w:rsidP="0016426D">
            <w:pPr>
              <w:rPr>
                <w:sz w:val="20"/>
                <w:szCs w:val="20"/>
              </w:rPr>
            </w:pPr>
          </w:p>
          <w:p w:rsidR="00DD4C97" w:rsidRPr="0016426D" w:rsidRDefault="00DD4C97" w:rsidP="001642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4C97" w:rsidRDefault="00DD4C97" w:rsidP="001E4C2D">
            <w:pPr>
              <w:jc w:val="center"/>
              <w:rPr>
                <w:sz w:val="20"/>
                <w:szCs w:val="20"/>
              </w:rPr>
            </w:pPr>
          </w:p>
          <w:p w:rsidR="00DD4C97" w:rsidRPr="0016426D" w:rsidRDefault="00DD4C97" w:rsidP="0016426D">
            <w:pPr>
              <w:rPr>
                <w:sz w:val="20"/>
                <w:szCs w:val="20"/>
              </w:rPr>
            </w:pPr>
          </w:p>
          <w:p w:rsidR="00DD4C97" w:rsidRDefault="00DD4C97" w:rsidP="0016426D">
            <w:pPr>
              <w:rPr>
                <w:sz w:val="20"/>
                <w:szCs w:val="20"/>
              </w:rPr>
            </w:pPr>
          </w:p>
          <w:p w:rsidR="00DD4C97" w:rsidRPr="0016426D" w:rsidRDefault="00DD4C97" w:rsidP="001642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DD4C97" w:rsidRPr="00741A06" w:rsidTr="0009740E">
        <w:trPr>
          <w:trHeight w:val="33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D4C97" w:rsidRPr="00484435" w:rsidRDefault="00DD4C97" w:rsidP="001E4C2D">
            <w:pPr>
              <w:rPr>
                <w:sz w:val="20"/>
                <w:szCs w:val="20"/>
              </w:rPr>
            </w:pPr>
            <w:r w:rsidRPr="00484435">
              <w:rPr>
                <w:sz w:val="20"/>
                <w:szCs w:val="20"/>
              </w:rPr>
              <w:t>Расхода на выплату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C97" w:rsidRPr="0095140A" w:rsidRDefault="00DD4C97" w:rsidP="001E4C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95140A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C97" w:rsidRPr="0095140A" w:rsidRDefault="00DD4C97" w:rsidP="001E4C2D">
            <w:pPr>
              <w:jc w:val="center"/>
              <w:rPr>
                <w:sz w:val="20"/>
                <w:szCs w:val="20"/>
              </w:rPr>
            </w:pPr>
            <w:r w:rsidRPr="0095140A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C97" w:rsidRPr="0095140A" w:rsidRDefault="00DD4C97" w:rsidP="001E4C2D">
            <w:pPr>
              <w:jc w:val="center"/>
              <w:rPr>
                <w:sz w:val="20"/>
                <w:szCs w:val="20"/>
              </w:rPr>
            </w:pPr>
            <w:r w:rsidRPr="0095140A">
              <w:rPr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C97" w:rsidRPr="0095140A" w:rsidRDefault="00DD4C97" w:rsidP="001E4C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</w:t>
            </w:r>
            <w:r w:rsidRPr="0095140A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C97" w:rsidRPr="0095140A" w:rsidRDefault="00DD4C97" w:rsidP="001E4C2D">
            <w:pPr>
              <w:jc w:val="center"/>
              <w:rPr>
                <w:sz w:val="20"/>
                <w:szCs w:val="20"/>
              </w:rPr>
            </w:pPr>
            <w:r w:rsidRPr="0095140A">
              <w:rPr>
                <w:sz w:val="20"/>
                <w:szCs w:val="20"/>
              </w:rPr>
              <w:t>80010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C97" w:rsidRPr="0095140A" w:rsidRDefault="00DD4C97" w:rsidP="001E4C2D">
            <w:pPr>
              <w:jc w:val="center"/>
              <w:rPr>
                <w:sz w:val="20"/>
                <w:szCs w:val="20"/>
              </w:rPr>
            </w:pPr>
            <w:r w:rsidRPr="0095140A">
              <w:rPr>
                <w:sz w:val="20"/>
                <w:szCs w:val="20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C97" w:rsidRPr="0095140A" w:rsidRDefault="00DD4C97" w:rsidP="001E4C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3892,00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4C97" w:rsidRDefault="00DD4C97" w:rsidP="001E4C2D">
            <w:pPr>
              <w:jc w:val="center"/>
              <w:rPr>
                <w:sz w:val="20"/>
                <w:szCs w:val="20"/>
              </w:rPr>
            </w:pPr>
          </w:p>
          <w:p w:rsidR="00DD4C97" w:rsidRPr="0016426D" w:rsidRDefault="00DD4C97" w:rsidP="001642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4C97" w:rsidRDefault="00DD4C97" w:rsidP="001E4C2D">
            <w:pPr>
              <w:jc w:val="center"/>
              <w:rPr>
                <w:sz w:val="20"/>
                <w:szCs w:val="20"/>
              </w:rPr>
            </w:pPr>
          </w:p>
          <w:p w:rsidR="00DD4C97" w:rsidRPr="0016426D" w:rsidRDefault="00DD4C97" w:rsidP="001642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DD4C97" w:rsidRPr="00741A06" w:rsidTr="0009740E">
        <w:trPr>
          <w:trHeight w:val="315"/>
        </w:trPr>
        <w:tc>
          <w:tcPr>
            <w:tcW w:w="75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D4C97" w:rsidRPr="0095140A" w:rsidRDefault="00DD4C97" w:rsidP="001E4C2D">
            <w:pPr>
              <w:rPr>
                <w:b/>
                <w:color w:val="000000"/>
                <w:sz w:val="20"/>
                <w:szCs w:val="20"/>
              </w:rPr>
            </w:pPr>
            <w:r w:rsidRPr="0095140A">
              <w:rPr>
                <w:b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4C97" w:rsidRPr="0095140A" w:rsidRDefault="00DD4C97" w:rsidP="001E4C2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1147586,00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4C97" w:rsidRDefault="00DD4C97" w:rsidP="0016426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4C97" w:rsidRDefault="00DD4C97" w:rsidP="0016426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0,00</w:t>
            </w:r>
          </w:p>
        </w:tc>
      </w:tr>
    </w:tbl>
    <w:p w:rsidR="00DD4C97" w:rsidRPr="00012F7F" w:rsidRDefault="00DD4C97" w:rsidP="00741A06">
      <w:pPr>
        <w:ind w:firstLine="708"/>
        <w:jc w:val="both"/>
        <w:rPr>
          <w:sz w:val="28"/>
          <w:szCs w:val="28"/>
        </w:rPr>
      </w:pPr>
      <w:r w:rsidRPr="00012F7F">
        <w:rPr>
          <w:sz w:val="28"/>
          <w:szCs w:val="28"/>
        </w:rPr>
        <w:t>1.3 Ввести приложение №2 «Источники внутреннего финансирования дефицита бюджета Вельжичского сельского поселения на 2018 год»</w:t>
      </w:r>
    </w:p>
    <w:p w:rsidR="00DD4C97" w:rsidRDefault="00DD4C97" w:rsidP="00741A0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951846">
        <w:rPr>
          <w:sz w:val="28"/>
          <w:szCs w:val="28"/>
        </w:rPr>
        <w:t>.Настоящее решение вступает в силу со дня его подписания.</w:t>
      </w:r>
    </w:p>
    <w:p w:rsidR="00DD4C97" w:rsidRPr="000D236C" w:rsidRDefault="00DD4C97" w:rsidP="00A63422">
      <w:pPr>
        <w:ind w:firstLine="720"/>
        <w:jc w:val="both"/>
        <w:rPr>
          <w:sz w:val="28"/>
          <w:szCs w:val="28"/>
        </w:rPr>
      </w:pPr>
      <w:r w:rsidRPr="00951846">
        <w:rPr>
          <w:sz w:val="28"/>
          <w:szCs w:val="28"/>
        </w:rPr>
        <w:t xml:space="preserve">3.Настоящее решение опубликовать в официальном печатном </w:t>
      </w:r>
      <w:r>
        <w:rPr>
          <w:sz w:val="28"/>
          <w:szCs w:val="28"/>
        </w:rPr>
        <w:t>издании «Муниципальный вестник» Вельжичского сельского поселения</w:t>
      </w:r>
      <w:r w:rsidRPr="000D236C">
        <w:rPr>
          <w:rStyle w:val="x-phmenubuttonx-phmenubuttonauth"/>
          <w:iCs/>
          <w:sz w:val="28"/>
          <w:szCs w:val="28"/>
        </w:rPr>
        <w:t>.</w:t>
      </w:r>
    </w:p>
    <w:p w:rsidR="00DD4C97" w:rsidRDefault="00DD4C97" w:rsidP="0095184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</w:p>
    <w:p w:rsidR="00DD4C97" w:rsidRPr="00951846" w:rsidRDefault="00DD4C97" w:rsidP="00951846">
      <w:pPr>
        <w:jc w:val="both"/>
        <w:rPr>
          <w:sz w:val="28"/>
          <w:szCs w:val="28"/>
        </w:rPr>
      </w:pPr>
    </w:p>
    <w:p w:rsidR="00DD4C97" w:rsidRPr="00951846" w:rsidRDefault="00DD4C97" w:rsidP="00951846">
      <w:pPr>
        <w:jc w:val="both"/>
        <w:outlineLvl w:val="0"/>
        <w:rPr>
          <w:sz w:val="28"/>
          <w:szCs w:val="28"/>
        </w:rPr>
      </w:pPr>
      <w:r w:rsidRPr="00951846">
        <w:rPr>
          <w:sz w:val="28"/>
          <w:szCs w:val="28"/>
        </w:rPr>
        <w:t>Г</w:t>
      </w:r>
      <w:r>
        <w:rPr>
          <w:sz w:val="28"/>
          <w:szCs w:val="28"/>
        </w:rPr>
        <w:t>лава Вельжич</w:t>
      </w:r>
      <w:r w:rsidRPr="00951846">
        <w:rPr>
          <w:sz w:val="28"/>
          <w:szCs w:val="28"/>
        </w:rPr>
        <w:t>ского</w:t>
      </w:r>
    </w:p>
    <w:p w:rsidR="00DD4C97" w:rsidRPr="00951846" w:rsidRDefault="00DD4C97" w:rsidP="00951846">
      <w:pPr>
        <w:jc w:val="both"/>
        <w:outlineLvl w:val="0"/>
        <w:rPr>
          <w:sz w:val="28"/>
          <w:szCs w:val="28"/>
        </w:rPr>
      </w:pPr>
      <w:r w:rsidRPr="00951846">
        <w:rPr>
          <w:sz w:val="28"/>
          <w:szCs w:val="28"/>
        </w:rPr>
        <w:t xml:space="preserve">сельского поселения                                                          </w:t>
      </w:r>
      <w:r>
        <w:rPr>
          <w:sz w:val="28"/>
          <w:szCs w:val="28"/>
        </w:rPr>
        <w:t xml:space="preserve">               В.И.Груздов</w:t>
      </w:r>
    </w:p>
    <w:sectPr w:rsidR="00DD4C97" w:rsidRPr="00951846" w:rsidSect="00361A74">
      <w:pgSz w:w="11906" w:h="16838"/>
      <w:pgMar w:top="720" w:right="1134" w:bottom="72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107D2"/>
    <w:rsid w:val="0000165C"/>
    <w:rsid w:val="000109AB"/>
    <w:rsid w:val="000124CF"/>
    <w:rsid w:val="00012F7F"/>
    <w:rsid w:val="000131EE"/>
    <w:rsid w:val="0001633B"/>
    <w:rsid w:val="00042D97"/>
    <w:rsid w:val="00044F43"/>
    <w:rsid w:val="000463DD"/>
    <w:rsid w:val="00057D6C"/>
    <w:rsid w:val="00060B57"/>
    <w:rsid w:val="00061400"/>
    <w:rsid w:val="000665C2"/>
    <w:rsid w:val="00077B8F"/>
    <w:rsid w:val="0009740E"/>
    <w:rsid w:val="000B798B"/>
    <w:rsid w:val="000C1A18"/>
    <w:rsid w:val="000C4C4E"/>
    <w:rsid w:val="000D236C"/>
    <w:rsid w:val="000D6448"/>
    <w:rsid w:val="001023CB"/>
    <w:rsid w:val="0011096D"/>
    <w:rsid w:val="00112070"/>
    <w:rsid w:val="001164DC"/>
    <w:rsid w:val="00122FEA"/>
    <w:rsid w:val="00125FC4"/>
    <w:rsid w:val="00126F23"/>
    <w:rsid w:val="001332D0"/>
    <w:rsid w:val="00135B5D"/>
    <w:rsid w:val="00163393"/>
    <w:rsid w:val="0016426D"/>
    <w:rsid w:val="0019094E"/>
    <w:rsid w:val="001B3F63"/>
    <w:rsid w:val="001C0635"/>
    <w:rsid w:val="001C1E88"/>
    <w:rsid w:val="001D0222"/>
    <w:rsid w:val="001E2E37"/>
    <w:rsid w:val="001E4C2D"/>
    <w:rsid w:val="00202114"/>
    <w:rsid w:val="00202AC6"/>
    <w:rsid w:val="00203CB5"/>
    <w:rsid w:val="0020729C"/>
    <w:rsid w:val="00215F97"/>
    <w:rsid w:val="002433E5"/>
    <w:rsid w:val="00265222"/>
    <w:rsid w:val="00266EC5"/>
    <w:rsid w:val="002823B4"/>
    <w:rsid w:val="0028430A"/>
    <w:rsid w:val="002919AD"/>
    <w:rsid w:val="002A491D"/>
    <w:rsid w:val="002D1E95"/>
    <w:rsid w:val="002E1F44"/>
    <w:rsid w:val="002F59F4"/>
    <w:rsid w:val="002F742E"/>
    <w:rsid w:val="00311D6B"/>
    <w:rsid w:val="00331961"/>
    <w:rsid w:val="0033410B"/>
    <w:rsid w:val="00336DD2"/>
    <w:rsid w:val="00341EAF"/>
    <w:rsid w:val="003427D8"/>
    <w:rsid w:val="00361A74"/>
    <w:rsid w:val="00365A54"/>
    <w:rsid w:val="00367FF9"/>
    <w:rsid w:val="00371B3B"/>
    <w:rsid w:val="0039249F"/>
    <w:rsid w:val="00392A6B"/>
    <w:rsid w:val="00392E6D"/>
    <w:rsid w:val="003A41BA"/>
    <w:rsid w:val="003C00D7"/>
    <w:rsid w:val="003C2757"/>
    <w:rsid w:val="003C454D"/>
    <w:rsid w:val="003D088D"/>
    <w:rsid w:val="003E586F"/>
    <w:rsid w:val="003F351E"/>
    <w:rsid w:val="003F644C"/>
    <w:rsid w:val="00404BC2"/>
    <w:rsid w:val="00407758"/>
    <w:rsid w:val="004110D9"/>
    <w:rsid w:val="00412D7C"/>
    <w:rsid w:val="00415E05"/>
    <w:rsid w:val="00422A86"/>
    <w:rsid w:val="00434332"/>
    <w:rsid w:val="00435B67"/>
    <w:rsid w:val="00444051"/>
    <w:rsid w:val="00447ADA"/>
    <w:rsid w:val="0045456C"/>
    <w:rsid w:val="0045785A"/>
    <w:rsid w:val="00467BC9"/>
    <w:rsid w:val="00484435"/>
    <w:rsid w:val="00493AD4"/>
    <w:rsid w:val="004A1636"/>
    <w:rsid w:val="004A2B8B"/>
    <w:rsid w:val="004A6DDF"/>
    <w:rsid w:val="004B7D87"/>
    <w:rsid w:val="004D0F03"/>
    <w:rsid w:val="004D41D2"/>
    <w:rsid w:val="004D5976"/>
    <w:rsid w:val="004E0600"/>
    <w:rsid w:val="004E35B0"/>
    <w:rsid w:val="004E4FD2"/>
    <w:rsid w:val="004F7872"/>
    <w:rsid w:val="00544ACF"/>
    <w:rsid w:val="00552827"/>
    <w:rsid w:val="00553C03"/>
    <w:rsid w:val="00560855"/>
    <w:rsid w:val="00586697"/>
    <w:rsid w:val="005C2852"/>
    <w:rsid w:val="005C6693"/>
    <w:rsid w:val="005E612F"/>
    <w:rsid w:val="005F6179"/>
    <w:rsid w:val="006003A3"/>
    <w:rsid w:val="00607FB2"/>
    <w:rsid w:val="006113DC"/>
    <w:rsid w:val="0061681D"/>
    <w:rsid w:val="00634727"/>
    <w:rsid w:val="00645776"/>
    <w:rsid w:val="00650FB9"/>
    <w:rsid w:val="00654EE6"/>
    <w:rsid w:val="00662B8B"/>
    <w:rsid w:val="00681DB2"/>
    <w:rsid w:val="006865EA"/>
    <w:rsid w:val="0068681A"/>
    <w:rsid w:val="006A542A"/>
    <w:rsid w:val="006B1CBF"/>
    <w:rsid w:val="006B798A"/>
    <w:rsid w:val="006C1BD9"/>
    <w:rsid w:val="006F2B8B"/>
    <w:rsid w:val="00715643"/>
    <w:rsid w:val="007222CC"/>
    <w:rsid w:val="00731BED"/>
    <w:rsid w:val="00734D73"/>
    <w:rsid w:val="00741A06"/>
    <w:rsid w:val="007522CA"/>
    <w:rsid w:val="007557A0"/>
    <w:rsid w:val="00762804"/>
    <w:rsid w:val="0076371F"/>
    <w:rsid w:val="0076407C"/>
    <w:rsid w:val="007A5F15"/>
    <w:rsid w:val="007B3096"/>
    <w:rsid w:val="007D074B"/>
    <w:rsid w:val="007F2C17"/>
    <w:rsid w:val="007F421F"/>
    <w:rsid w:val="008061F5"/>
    <w:rsid w:val="0081699A"/>
    <w:rsid w:val="008229AC"/>
    <w:rsid w:val="0083399C"/>
    <w:rsid w:val="00873C46"/>
    <w:rsid w:val="00876A0A"/>
    <w:rsid w:val="008B3F73"/>
    <w:rsid w:val="008B6356"/>
    <w:rsid w:val="008E3EE3"/>
    <w:rsid w:val="0090293F"/>
    <w:rsid w:val="0091701A"/>
    <w:rsid w:val="00920E32"/>
    <w:rsid w:val="009436D8"/>
    <w:rsid w:val="0095140A"/>
    <w:rsid w:val="00951846"/>
    <w:rsid w:val="00955AAC"/>
    <w:rsid w:val="00963919"/>
    <w:rsid w:val="00977948"/>
    <w:rsid w:val="00984F28"/>
    <w:rsid w:val="00985146"/>
    <w:rsid w:val="00991E01"/>
    <w:rsid w:val="009A4762"/>
    <w:rsid w:val="009B14FB"/>
    <w:rsid w:val="009D29A6"/>
    <w:rsid w:val="009D4FA5"/>
    <w:rsid w:val="009E05A2"/>
    <w:rsid w:val="009E27F9"/>
    <w:rsid w:val="00A0486B"/>
    <w:rsid w:val="00A169A5"/>
    <w:rsid w:val="00A2055C"/>
    <w:rsid w:val="00A31815"/>
    <w:rsid w:val="00A34C41"/>
    <w:rsid w:val="00A36127"/>
    <w:rsid w:val="00A43899"/>
    <w:rsid w:val="00A63422"/>
    <w:rsid w:val="00A67E59"/>
    <w:rsid w:val="00A832BE"/>
    <w:rsid w:val="00A93974"/>
    <w:rsid w:val="00AB3A9B"/>
    <w:rsid w:val="00AC29A9"/>
    <w:rsid w:val="00AC2DA6"/>
    <w:rsid w:val="00AD0965"/>
    <w:rsid w:val="00AF3CE6"/>
    <w:rsid w:val="00AF3F38"/>
    <w:rsid w:val="00B03843"/>
    <w:rsid w:val="00B05B05"/>
    <w:rsid w:val="00B107D2"/>
    <w:rsid w:val="00B10C78"/>
    <w:rsid w:val="00B12352"/>
    <w:rsid w:val="00B242DC"/>
    <w:rsid w:val="00B34866"/>
    <w:rsid w:val="00B45A6D"/>
    <w:rsid w:val="00B52BB0"/>
    <w:rsid w:val="00B5333C"/>
    <w:rsid w:val="00B62AB2"/>
    <w:rsid w:val="00B65940"/>
    <w:rsid w:val="00B71B82"/>
    <w:rsid w:val="00B77934"/>
    <w:rsid w:val="00B91118"/>
    <w:rsid w:val="00BA04AB"/>
    <w:rsid w:val="00BA06D2"/>
    <w:rsid w:val="00BC2A8C"/>
    <w:rsid w:val="00BD3D31"/>
    <w:rsid w:val="00BE1192"/>
    <w:rsid w:val="00BF179C"/>
    <w:rsid w:val="00C01027"/>
    <w:rsid w:val="00C015A7"/>
    <w:rsid w:val="00C03BED"/>
    <w:rsid w:val="00C10CD0"/>
    <w:rsid w:val="00C1625F"/>
    <w:rsid w:val="00C2087B"/>
    <w:rsid w:val="00C245D1"/>
    <w:rsid w:val="00C32FB3"/>
    <w:rsid w:val="00C410AA"/>
    <w:rsid w:val="00C43B04"/>
    <w:rsid w:val="00C4580A"/>
    <w:rsid w:val="00C564D0"/>
    <w:rsid w:val="00C75D78"/>
    <w:rsid w:val="00C817E1"/>
    <w:rsid w:val="00C87886"/>
    <w:rsid w:val="00C90585"/>
    <w:rsid w:val="00C93439"/>
    <w:rsid w:val="00CA15FE"/>
    <w:rsid w:val="00CB3758"/>
    <w:rsid w:val="00CC19E6"/>
    <w:rsid w:val="00CC6FDB"/>
    <w:rsid w:val="00CC76B7"/>
    <w:rsid w:val="00CD01E5"/>
    <w:rsid w:val="00CD142C"/>
    <w:rsid w:val="00CD6517"/>
    <w:rsid w:val="00CE4A47"/>
    <w:rsid w:val="00CE6508"/>
    <w:rsid w:val="00CE7354"/>
    <w:rsid w:val="00CF1DBE"/>
    <w:rsid w:val="00CF253D"/>
    <w:rsid w:val="00D17573"/>
    <w:rsid w:val="00D25329"/>
    <w:rsid w:val="00D30A32"/>
    <w:rsid w:val="00D37A8D"/>
    <w:rsid w:val="00D65482"/>
    <w:rsid w:val="00D712AD"/>
    <w:rsid w:val="00D74128"/>
    <w:rsid w:val="00D74888"/>
    <w:rsid w:val="00D8277D"/>
    <w:rsid w:val="00DA12F7"/>
    <w:rsid w:val="00DA2471"/>
    <w:rsid w:val="00DA33B4"/>
    <w:rsid w:val="00DB57AE"/>
    <w:rsid w:val="00DB7AC6"/>
    <w:rsid w:val="00DC39DF"/>
    <w:rsid w:val="00DD2E1C"/>
    <w:rsid w:val="00DD4C97"/>
    <w:rsid w:val="00DD5B9B"/>
    <w:rsid w:val="00E016DD"/>
    <w:rsid w:val="00E23AD5"/>
    <w:rsid w:val="00E45055"/>
    <w:rsid w:val="00E62EC7"/>
    <w:rsid w:val="00E63632"/>
    <w:rsid w:val="00EA0F48"/>
    <w:rsid w:val="00EA4BA2"/>
    <w:rsid w:val="00ED1E94"/>
    <w:rsid w:val="00EE1B58"/>
    <w:rsid w:val="00EE74F1"/>
    <w:rsid w:val="00EF1B76"/>
    <w:rsid w:val="00EF4881"/>
    <w:rsid w:val="00F040C2"/>
    <w:rsid w:val="00F05280"/>
    <w:rsid w:val="00F15E07"/>
    <w:rsid w:val="00F267CA"/>
    <w:rsid w:val="00F52930"/>
    <w:rsid w:val="00F564B6"/>
    <w:rsid w:val="00F718C7"/>
    <w:rsid w:val="00FD0ED3"/>
    <w:rsid w:val="00FD225F"/>
    <w:rsid w:val="00FF7A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3439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05B0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1B5A"/>
    <w:rPr>
      <w:sz w:val="0"/>
      <w:szCs w:val="0"/>
    </w:rPr>
  </w:style>
  <w:style w:type="paragraph" w:styleId="DocumentMap">
    <w:name w:val="Document Map"/>
    <w:basedOn w:val="Normal"/>
    <w:link w:val="DocumentMapChar"/>
    <w:uiPriority w:val="99"/>
    <w:semiHidden/>
    <w:rsid w:val="007F421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41B5A"/>
    <w:rPr>
      <w:sz w:val="0"/>
      <w:szCs w:val="0"/>
    </w:rPr>
  </w:style>
  <w:style w:type="paragraph" w:styleId="Subtitle">
    <w:name w:val="Subtitle"/>
    <w:basedOn w:val="Normal"/>
    <w:link w:val="SubtitleChar"/>
    <w:uiPriority w:val="99"/>
    <w:qFormat/>
    <w:rsid w:val="00A63422"/>
    <w:pPr>
      <w:jc w:val="center"/>
    </w:pPr>
    <w:rPr>
      <w:b/>
      <w:sz w:val="40"/>
      <w:szCs w:val="20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A63422"/>
    <w:rPr>
      <w:b/>
      <w:sz w:val="40"/>
      <w:lang w:val="ru-RU" w:eastAsia="ru-RU"/>
    </w:rPr>
  </w:style>
  <w:style w:type="table" w:styleId="TableGrid">
    <w:name w:val="Table Grid"/>
    <w:basedOn w:val="TableNormal"/>
    <w:uiPriority w:val="99"/>
    <w:rsid w:val="00B7793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x-phmenubuttonx-phmenubuttonauth">
    <w:name w:val="x-ph__menu__button x-ph__menu__button_auth"/>
    <w:basedOn w:val="DefaultParagraphFont"/>
    <w:uiPriority w:val="99"/>
    <w:rsid w:val="000D236C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388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8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8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8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8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8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8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8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8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8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8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8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8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8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8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8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8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8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8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8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8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8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8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8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8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8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8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8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8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8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8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8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8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8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8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8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8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8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8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8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8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8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8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8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8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8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8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8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8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8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8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8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8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8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8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8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8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8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8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8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215</TotalTime>
  <Pages>4</Pages>
  <Words>1210</Words>
  <Characters>6898</Characters>
  <Application>Microsoft Office Outlook</Application>
  <DocSecurity>0</DocSecurity>
  <Lines>0</Lines>
  <Paragraphs>0</Paragraphs>
  <ScaleCrop>false</ScaleCrop>
  <Company>Pre_Installed 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Брянская область</dc:title>
  <dc:subject/>
  <dc:creator>Pre_Installed User</dc:creator>
  <cp:keywords/>
  <dc:description/>
  <cp:lastModifiedBy>Вельжичская</cp:lastModifiedBy>
  <cp:revision>27</cp:revision>
  <cp:lastPrinted>2018-12-29T07:53:00Z</cp:lastPrinted>
  <dcterms:created xsi:type="dcterms:W3CDTF">2018-12-07T08:24:00Z</dcterms:created>
  <dcterms:modified xsi:type="dcterms:W3CDTF">2018-12-29T07:53:00Z</dcterms:modified>
</cp:coreProperties>
</file>